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576CBD9B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841EC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3F1D8FBF" w:rsidR="00F1480E" w:rsidRPr="000754EC" w:rsidRDefault="00CF795F" w:rsidP="00614DFC">
            <w:pPr>
              <w:pStyle w:val="SIUNITCODE"/>
            </w:pPr>
            <w:r>
              <w:t>A</w:t>
            </w:r>
            <w:r w:rsidR="0051042A">
              <w:t>CM</w:t>
            </w:r>
            <w:r w:rsidR="000B65F0">
              <w:t>AIM</w:t>
            </w:r>
            <w:r w:rsidR="008D5882">
              <w:t>3</w:t>
            </w:r>
            <w:r w:rsidR="00614DFC">
              <w:t>03</w:t>
            </w:r>
          </w:p>
        </w:tc>
        <w:tc>
          <w:tcPr>
            <w:tcW w:w="3604" w:type="pct"/>
            <w:shd w:val="clear" w:color="auto" w:fill="auto"/>
          </w:tcPr>
          <w:p w14:paraId="3D6D7407" w14:textId="22B0448F" w:rsidR="00F1480E" w:rsidRPr="000754EC" w:rsidRDefault="000B65F0" w:rsidP="005D0A6C">
            <w:pPr>
              <w:pStyle w:val="SIUnittitle"/>
            </w:pPr>
            <w:r>
              <w:t xml:space="preserve">Move large animals to </w:t>
            </w:r>
            <w:r w:rsidR="005D0A6C">
              <w:t>new locations</w:t>
            </w:r>
            <w:r>
              <w:t xml:space="preserve">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3C5C098D" w14:textId="10D20C88" w:rsidR="008E4760" w:rsidRPr="008E4760" w:rsidRDefault="004F4BC0" w:rsidP="008E4760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CD761C">
              <w:t xml:space="preserve">catch, restrain and </w:t>
            </w:r>
            <w:r w:rsidR="00D45900">
              <w:t>move large</w:t>
            </w:r>
            <w:r w:rsidR="00D45900" w:rsidRPr="00D45900">
              <w:t xml:space="preserve"> animal</w:t>
            </w:r>
            <w:r w:rsidR="00D45900">
              <w:t>/</w:t>
            </w:r>
            <w:r w:rsidR="00D45900" w:rsidRPr="00D45900">
              <w:t>s from one location to another</w:t>
            </w:r>
            <w:r w:rsidR="00D45900">
              <w:t xml:space="preserve"> in planned and unplanned activities</w:t>
            </w:r>
            <w:r w:rsidR="00CB74B0">
              <w:t xml:space="preserve"> </w:t>
            </w:r>
            <w:r w:rsidR="00CD761C">
              <w:t>relating</w:t>
            </w:r>
            <w:r w:rsidR="00CB74B0">
              <w:t xml:space="preserve"> </w:t>
            </w:r>
            <w:r w:rsidR="00CD761C">
              <w:t xml:space="preserve">to </w:t>
            </w:r>
            <w:r w:rsidR="00CB74B0">
              <w:t>an</w:t>
            </w:r>
            <w:r w:rsidR="00CD761C">
              <w:t xml:space="preserve"> animal</w:t>
            </w:r>
            <w:r w:rsidR="00CB74B0">
              <w:t xml:space="preserve"> incident</w:t>
            </w:r>
            <w:r w:rsidR="003A1521">
              <w:t>, natural disaster</w:t>
            </w:r>
            <w:r w:rsidR="00CB74B0">
              <w:t xml:space="preserve"> or</w:t>
            </w:r>
            <w:r w:rsidR="003A1521">
              <w:t xml:space="preserve"> other</w:t>
            </w:r>
            <w:r w:rsidR="00CB74B0">
              <w:t xml:space="preserve"> emergency</w:t>
            </w:r>
            <w:r w:rsidR="00D45900">
              <w:t>.</w:t>
            </w:r>
            <w:r w:rsidR="008E4760">
              <w:t xml:space="preserve"> </w:t>
            </w:r>
            <w:r w:rsidR="008E4760" w:rsidRPr="008E4760">
              <w:t xml:space="preserve">It covers moving animals </w:t>
            </w:r>
            <w:r w:rsidR="00CB74B0">
              <w:t>safely using species</w:t>
            </w:r>
            <w:r w:rsidR="00824EE1">
              <w:t>-</w:t>
            </w:r>
            <w:r w:rsidR="00CB74B0">
              <w:t xml:space="preserve">appropriate techniques and establishing the animals in </w:t>
            </w:r>
            <w:r w:rsidR="008E4760" w:rsidRPr="008E4760">
              <w:t>secure</w:t>
            </w:r>
            <w:r w:rsidR="00CB74B0">
              <w:t>,</w:t>
            </w:r>
            <w:r w:rsidR="008E4760" w:rsidRPr="008E4760">
              <w:t xml:space="preserve"> suitable</w:t>
            </w:r>
            <w:r w:rsidR="00CB74B0">
              <w:t xml:space="preserve"> holding areas</w:t>
            </w:r>
            <w:r w:rsidR="008E4760" w:rsidRPr="008E4760">
              <w:t xml:space="preserve">. </w:t>
            </w:r>
          </w:p>
          <w:p w14:paraId="116F4A91" w14:textId="2AEDD603" w:rsidR="00414A14" w:rsidRDefault="00414A14" w:rsidP="00C24E81">
            <w:pPr>
              <w:pStyle w:val="SIText"/>
            </w:pPr>
          </w:p>
          <w:p w14:paraId="44367E57" w14:textId="451A266A" w:rsidR="004F4BC0" w:rsidRPr="004F4BC0" w:rsidRDefault="004F4BC0" w:rsidP="004F4BC0">
            <w:pPr>
              <w:pStyle w:val="SIText"/>
            </w:pPr>
            <w:r w:rsidRPr="004F4BC0">
              <w:t xml:space="preserve">The unit applies to individuals who </w:t>
            </w:r>
            <w:r w:rsidR="00CD761C" w:rsidRPr="00CD761C">
              <w:t>work or volunteer in environments where they interact with large animals.</w:t>
            </w:r>
            <w:r w:rsidR="00CD761C">
              <w:t xml:space="preserve"> They</w:t>
            </w:r>
            <w:r w:rsidR="00CB74B0">
              <w:t xml:space="preserve"> have a role in assisting with </w:t>
            </w:r>
            <w:r w:rsidR="0067793E">
              <w:t>activities</w:t>
            </w:r>
            <w:r w:rsidR="00CB74B0">
              <w:t xml:space="preserve"> and incidents involving large animals related to their </w:t>
            </w:r>
            <w:r w:rsidR="0092171C">
              <w:t>workplace</w:t>
            </w:r>
            <w:r w:rsidR="0067793E">
              <w:t xml:space="preserve"> or event</w:t>
            </w:r>
            <w:r w:rsidR="00CD761C">
              <w:t xml:space="preserve"> site</w:t>
            </w:r>
            <w:r w:rsidR="0067793E">
              <w:t>.</w:t>
            </w:r>
          </w:p>
          <w:p w14:paraId="75F05F7E" w14:textId="77777777" w:rsidR="00F3306A" w:rsidRPr="00F3306A" w:rsidRDefault="00F3306A" w:rsidP="00F3306A">
            <w:pPr>
              <w:pStyle w:val="SIText"/>
            </w:pPr>
          </w:p>
          <w:p w14:paraId="218C656D" w14:textId="77777777" w:rsidR="00F3306A" w:rsidRPr="00F3306A" w:rsidRDefault="00F3306A" w:rsidP="00F3306A">
            <w:r w:rsidRPr="00F3306A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79999D9A" w14:textId="77777777" w:rsidR="004F4BC0" w:rsidRDefault="004F4BC0" w:rsidP="004F4BC0">
            <w:pPr>
              <w:pStyle w:val="SIText"/>
            </w:pPr>
          </w:p>
          <w:p w14:paraId="3A6B1ACA" w14:textId="7B105FC5" w:rsidR="00373436" w:rsidRPr="000754EC" w:rsidRDefault="004F4BC0">
            <w:pPr>
              <w:pStyle w:val="SIText"/>
            </w:pPr>
            <w:r w:rsidRPr="004F4BC0">
              <w:t>No licensing, legislative or certification requirements apply to this unit at the time of publication.</w:t>
            </w: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1972E815" w:rsidR="00F1480E" w:rsidRPr="000754EC" w:rsidRDefault="0051042A" w:rsidP="0097026D">
            <w:pPr>
              <w:pStyle w:val="SIText"/>
            </w:pPr>
            <w:r w:rsidRPr="0051042A">
              <w:t xml:space="preserve">Animal </w:t>
            </w:r>
            <w:r w:rsidR="0097026D">
              <w:t>Incident Management (AIM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0B65F0" w:rsidRPr="00963A46" w14:paraId="2BCD4D4E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1DEC1B28" w14:textId="38AE11FD" w:rsidR="000B65F0" w:rsidRDefault="0067793E" w:rsidP="00E72B21">
            <w:r>
              <w:t xml:space="preserve">1. </w:t>
            </w:r>
            <w:r w:rsidR="00982FEA">
              <w:t xml:space="preserve">Prepare </w:t>
            </w:r>
            <w:r w:rsidR="004D505E">
              <w:t>to move large animals</w:t>
            </w:r>
          </w:p>
        </w:tc>
        <w:tc>
          <w:tcPr>
            <w:tcW w:w="3600" w:type="pct"/>
            <w:shd w:val="clear" w:color="auto" w:fill="auto"/>
          </w:tcPr>
          <w:p w14:paraId="547CF889" w14:textId="3D8CD65E" w:rsidR="000B65F0" w:rsidRDefault="0067793E" w:rsidP="00A535F3">
            <w:r>
              <w:t>1.</w:t>
            </w:r>
            <w:r w:rsidR="003A1521">
              <w:t>1</w:t>
            </w:r>
            <w:r>
              <w:t xml:space="preserve"> </w:t>
            </w:r>
            <w:r w:rsidR="004D505E">
              <w:t>A</w:t>
            </w:r>
            <w:r w:rsidR="000B65F0" w:rsidRPr="000B65F0">
              <w:t xml:space="preserve">ssess the risks involved in moving </w:t>
            </w:r>
            <w:r w:rsidR="004D505E">
              <w:t>large</w:t>
            </w:r>
            <w:r w:rsidR="000B65F0" w:rsidRPr="000B65F0">
              <w:t xml:space="preserve"> animal</w:t>
            </w:r>
            <w:r w:rsidR="004D505E">
              <w:t>/s</w:t>
            </w:r>
            <w:r w:rsidR="000B65F0" w:rsidRPr="000B65F0">
              <w:t xml:space="preserve"> from one location to another</w:t>
            </w:r>
          </w:p>
          <w:p w14:paraId="4B9822E0" w14:textId="088624DB" w:rsidR="0092171C" w:rsidRDefault="0067793E" w:rsidP="00A535F3">
            <w:r>
              <w:t>1.</w:t>
            </w:r>
            <w:r w:rsidR="003A1521">
              <w:t>2</w:t>
            </w:r>
            <w:r>
              <w:t xml:space="preserve"> </w:t>
            </w:r>
            <w:r w:rsidRPr="0067793E">
              <w:t xml:space="preserve">Select and fit personal protective equipment (PPE) suitable for </w:t>
            </w:r>
            <w:r w:rsidR="00E30F3F">
              <w:t xml:space="preserve">the </w:t>
            </w:r>
            <w:r w:rsidRPr="0067793E">
              <w:t>situation</w:t>
            </w:r>
          </w:p>
          <w:p w14:paraId="45D4ABFF" w14:textId="6B974E1D" w:rsidR="003A1521" w:rsidRPr="003A1521" w:rsidRDefault="0092171C" w:rsidP="003A1521">
            <w:r>
              <w:t>1.</w:t>
            </w:r>
            <w:r w:rsidR="003A1521">
              <w:t>3</w:t>
            </w:r>
            <w:r w:rsidR="003A1521" w:rsidRPr="003A1521">
              <w:t xml:space="preserve"> Confirm instructions </w:t>
            </w:r>
            <w:r w:rsidR="003A1521">
              <w:t>with</w:t>
            </w:r>
            <w:r w:rsidR="003A1521" w:rsidRPr="003A1521">
              <w:t xml:space="preserve"> team leader or incident controller</w:t>
            </w:r>
          </w:p>
          <w:p w14:paraId="6CF583BC" w14:textId="2D944EB6" w:rsidR="004D505E" w:rsidRDefault="003A1521" w:rsidP="00A535F3">
            <w:r>
              <w:t xml:space="preserve">1.4 </w:t>
            </w:r>
            <w:r w:rsidR="0092171C">
              <w:t>M</w:t>
            </w:r>
            <w:r w:rsidR="0067793E">
              <w:t xml:space="preserve">aintain safety requirements relating to hygiene and biosecurity </w:t>
            </w:r>
            <w:r w:rsidR="0092171C">
              <w:t>according to organisational requirements</w:t>
            </w:r>
          </w:p>
          <w:p w14:paraId="32C0ED39" w14:textId="1D530EC5" w:rsidR="000B65F0" w:rsidRDefault="0067793E" w:rsidP="00A535F3">
            <w:r>
              <w:t>1.</w:t>
            </w:r>
            <w:r w:rsidR="0092171C">
              <w:t>5</w:t>
            </w:r>
            <w:r>
              <w:t xml:space="preserve"> </w:t>
            </w:r>
            <w:r w:rsidR="004D505E">
              <w:t>P</w:t>
            </w:r>
            <w:r w:rsidR="000B65F0" w:rsidRPr="000B65F0">
              <w:t xml:space="preserve">repare equipment </w:t>
            </w:r>
            <w:r>
              <w:t xml:space="preserve">required for the task </w:t>
            </w:r>
            <w:r w:rsidR="004D505E">
              <w:t>and check for serviceability</w:t>
            </w:r>
          </w:p>
          <w:p w14:paraId="05DA892E" w14:textId="06C0722C" w:rsidR="000B65F0" w:rsidRDefault="0067793E" w:rsidP="0092171C">
            <w:r>
              <w:t>1.</w:t>
            </w:r>
            <w:r w:rsidR="0092171C">
              <w:t>6</w:t>
            </w:r>
            <w:r>
              <w:t xml:space="preserve"> </w:t>
            </w:r>
            <w:r w:rsidR="004D505E">
              <w:t>C</w:t>
            </w:r>
            <w:r w:rsidR="000B65F0" w:rsidRPr="000B65F0">
              <w:t>heck that the new location</w:t>
            </w:r>
            <w:r>
              <w:t xml:space="preserve"> and/or transport</w:t>
            </w:r>
            <w:r w:rsidR="000B65F0" w:rsidRPr="000B65F0">
              <w:t xml:space="preserve"> meets the safety, security and suitability requirements </w:t>
            </w:r>
            <w:r w:rsidR="004D505E">
              <w:t>for</w:t>
            </w:r>
            <w:r w:rsidR="000B65F0" w:rsidRPr="000B65F0">
              <w:t xml:space="preserve"> </w:t>
            </w:r>
            <w:r>
              <w:t xml:space="preserve">the </w:t>
            </w:r>
            <w:r w:rsidR="004D505E">
              <w:t xml:space="preserve">large </w:t>
            </w:r>
            <w:r w:rsidR="000B65F0" w:rsidRPr="000B65F0">
              <w:t>animal</w:t>
            </w:r>
            <w:r w:rsidR="004D505E">
              <w:t>/s</w:t>
            </w:r>
            <w:r w:rsidR="000B65F0" w:rsidRPr="000B65F0">
              <w:t xml:space="preserve"> </w:t>
            </w:r>
            <w:r>
              <w:t>species being moved</w:t>
            </w:r>
          </w:p>
        </w:tc>
      </w:tr>
      <w:tr w:rsidR="004D2BAB" w:rsidRPr="00963A46" w14:paraId="5BAFE1A5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51B4EB41" w14:textId="7BD1D1B3" w:rsidR="004D2BAB" w:rsidRDefault="004D2BAB" w:rsidP="004D2BAB">
            <w:r>
              <w:t xml:space="preserve">2. Identify animals </w:t>
            </w:r>
            <w:r w:rsidRPr="004D2BAB">
              <w:t xml:space="preserve">to be moved </w:t>
            </w:r>
            <w:r>
              <w:t xml:space="preserve">and assess condition </w:t>
            </w:r>
          </w:p>
        </w:tc>
        <w:tc>
          <w:tcPr>
            <w:tcW w:w="3600" w:type="pct"/>
            <w:shd w:val="clear" w:color="auto" w:fill="auto"/>
          </w:tcPr>
          <w:p w14:paraId="1287A25A" w14:textId="2D9C5C68" w:rsidR="004D2BAB" w:rsidRPr="004D2BAB" w:rsidRDefault="004D2BAB" w:rsidP="004D2BAB">
            <w:r w:rsidRPr="004D2BAB">
              <w:t>2.1 Identify selected animal/s to be moved and record identification information using organisation</w:t>
            </w:r>
            <w:r w:rsidR="003A1521">
              <w:t>al</w:t>
            </w:r>
            <w:r w:rsidRPr="004D2BAB">
              <w:t xml:space="preserve"> formats</w:t>
            </w:r>
          </w:p>
          <w:p w14:paraId="1EE94933" w14:textId="352C1035" w:rsidR="004D2BAB" w:rsidRDefault="004D2BAB" w:rsidP="004D2BAB">
            <w:r>
              <w:t>2.2 I</w:t>
            </w:r>
            <w:r w:rsidRPr="004D2BAB">
              <w:t xml:space="preserve">dentify injured or sick animals and potential </w:t>
            </w:r>
            <w:r w:rsidR="008D5882">
              <w:t>need to isolate or group some animals</w:t>
            </w:r>
          </w:p>
          <w:p w14:paraId="33C4C5E9" w14:textId="75F9C7C6" w:rsidR="004D2BAB" w:rsidRPr="004D2BAB" w:rsidRDefault="004D2BAB" w:rsidP="004D2BAB">
            <w:r w:rsidRPr="004D2BAB">
              <w:t>2.</w:t>
            </w:r>
            <w:r>
              <w:t>3</w:t>
            </w:r>
            <w:r w:rsidRPr="004D2BAB">
              <w:t xml:space="preserve"> Identify animals requiring veterinary attention</w:t>
            </w:r>
            <w:r w:rsidR="00824EE1">
              <w:t>,</w:t>
            </w:r>
            <w:r w:rsidRPr="004D2BAB">
              <w:t xml:space="preserve"> and report to relevant personnel</w:t>
            </w:r>
          </w:p>
          <w:p w14:paraId="24B1FFD2" w14:textId="2D674DE4" w:rsidR="004D2BAB" w:rsidRDefault="004D2BAB" w:rsidP="004D2BAB">
            <w:r w:rsidRPr="004D2BAB">
              <w:t>2</w:t>
            </w:r>
            <w:r>
              <w:t>.4</w:t>
            </w:r>
            <w:r w:rsidRPr="004D2BAB">
              <w:t xml:space="preserve"> Make alternative arrangements for animals unfit to be moved </w:t>
            </w:r>
            <w:r>
              <w:t xml:space="preserve">or </w:t>
            </w:r>
            <w:r w:rsidR="003A1521">
              <w:t xml:space="preserve">that are </w:t>
            </w:r>
            <w:r>
              <w:t>deceased</w:t>
            </w:r>
          </w:p>
        </w:tc>
      </w:tr>
      <w:tr w:rsidR="000B65F0" w:rsidRPr="00963A46" w14:paraId="17EEFE1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7927027E" w14:textId="269CA00E" w:rsidR="000B65F0" w:rsidRDefault="004D2BAB" w:rsidP="00CD761C">
            <w:r>
              <w:lastRenderedPageBreak/>
              <w:t>3</w:t>
            </w:r>
            <w:r w:rsidR="00E76BD2">
              <w:t xml:space="preserve">. </w:t>
            </w:r>
            <w:r w:rsidR="0067793E">
              <w:t>Gather</w:t>
            </w:r>
            <w:r w:rsidR="00A024AC">
              <w:t xml:space="preserve"> and </w:t>
            </w:r>
            <w:r w:rsidR="00CD761C">
              <w:t>control</w:t>
            </w:r>
            <w:r w:rsidR="00A024AC">
              <w:t xml:space="preserve"> </w:t>
            </w:r>
            <w:r w:rsidR="006F7BF9">
              <w:t xml:space="preserve">large </w:t>
            </w:r>
            <w:r w:rsidR="00A024AC">
              <w:t xml:space="preserve">animals </w:t>
            </w:r>
          </w:p>
        </w:tc>
        <w:tc>
          <w:tcPr>
            <w:tcW w:w="3600" w:type="pct"/>
            <w:shd w:val="clear" w:color="auto" w:fill="auto"/>
          </w:tcPr>
          <w:p w14:paraId="6BAA627C" w14:textId="04FA186C" w:rsidR="005A22FE" w:rsidRPr="005A22FE" w:rsidRDefault="004D2BAB" w:rsidP="005A22FE">
            <w:r>
              <w:t>3.1</w:t>
            </w:r>
            <w:r w:rsidR="006F7BF9">
              <w:t xml:space="preserve"> </w:t>
            </w:r>
            <w:r w:rsidR="004D505E">
              <w:t>A</w:t>
            </w:r>
            <w:r w:rsidR="000B65F0" w:rsidRPr="000B65F0">
              <w:t xml:space="preserve">pproach </w:t>
            </w:r>
            <w:r w:rsidR="00E76BD2">
              <w:t>large</w:t>
            </w:r>
            <w:r w:rsidR="000B65F0" w:rsidRPr="000B65F0">
              <w:t xml:space="preserve"> animal</w:t>
            </w:r>
            <w:r w:rsidR="004D505E">
              <w:t>/s</w:t>
            </w:r>
            <w:r w:rsidR="005A22FE">
              <w:t xml:space="preserve"> safely and</w:t>
            </w:r>
            <w:r w:rsidR="005A22FE" w:rsidRPr="005A22FE">
              <w:t xml:space="preserve"> in a manner that minimise</w:t>
            </w:r>
            <w:r w:rsidR="005A22FE">
              <w:t>s</w:t>
            </w:r>
            <w:r w:rsidR="005A22FE" w:rsidRPr="005A22FE">
              <w:t xml:space="preserve"> stress </w:t>
            </w:r>
            <w:r w:rsidR="005A22FE">
              <w:t xml:space="preserve">and stimulation </w:t>
            </w:r>
          </w:p>
          <w:p w14:paraId="6EAA69CF" w14:textId="653773CD" w:rsidR="000B65F0" w:rsidRDefault="004D2BAB" w:rsidP="00A535F3">
            <w:r>
              <w:t>3.2</w:t>
            </w:r>
            <w:r w:rsidR="005A22FE">
              <w:t xml:space="preserve"> A</w:t>
            </w:r>
            <w:r w:rsidR="00E76BD2">
              <w:t xml:space="preserve">pply </w:t>
            </w:r>
            <w:r w:rsidR="00E76BD2" w:rsidRPr="00E76BD2">
              <w:t>species</w:t>
            </w:r>
            <w:r w:rsidR="00824EE1">
              <w:t>-</w:t>
            </w:r>
            <w:r w:rsidR="00E76BD2">
              <w:t>specific knowledge of physical features</w:t>
            </w:r>
            <w:r w:rsidR="005A22FE">
              <w:t>,</w:t>
            </w:r>
            <w:r w:rsidR="00E76BD2">
              <w:t xml:space="preserve"> </w:t>
            </w:r>
            <w:r w:rsidR="005A22FE">
              <w:t xml:space="preserve">behaviour, flight zones and point of balance to safely move animals </w:t>
            </w:r>
          </w:p>
          <w:p w14:paraId="598614ED" w14:textId="552948AC" w:rsidR="00CD761C" w:rsidRDefault="004D2BAB" w:rsidP="00A535F3">
            <w:r>
              <w:t>3.3</w:t>
            </w:r>
            <w:r w:rsidR="006F7BF9">
              <w:t xml:space="preserve"> </w:t>
            </w:r>
            <w:r w:rsidR="00CD761C">
              <w:t xml:space="preserve">Catch </w:t>
            </w:r>
            <w:r w:rsidR="00543C0F">
              <w:t xml:space="preserve">or contain </w:t>
            </w:r>
            <w:r w:rsidR="00CD761C">
              <w:t>loose animals using safe</w:t>
            </w:r>
            <w:r w:rsidR="000B65F0" w:rsidRPr="000B65F0">
              <w:t xml:space="preserve"> handling</w:t>
            </w:r>
            <w:r w:rsidR="00CD761C">
              <w:t xml:space="preserve"> and</w:t>
            </w:r>
            <w:r w:rsidR="004D505E">
              <w:t xml:space="preserve"> </w:t>
            </w:r>
            <w:r w:rsidR="0009582F">
              <w:t>controlling</w:t>
            </w:r>
            <w:r w:rsidR="000B65F0" w:rsidRPr="000B65F0">
              <w:t xml:space="preserve"> </w:t>
            </w:r>
            <w:r w:rsidR="00CD761C">
              <w:t>methods</w:t>
            </w:r>
            <w:r w:rsidR="005A22FE">
              <w:t xml:space="preserve"> </w:t>
            </w:r>
          </w:p>
          <w:p w14:paraId="60C1F580" w14:textId="4F0EDD19" w:rsidR="00CD761C" w:rsidRDefault="004D2BAB" w:rsidP="00A535F3">
            <w:r>
              <w:t>3.4</w:t>
            </w:r>
            <w:r w:rsidR="00543C0F">
              <w:t xml:space="preserve"> </w:t>
            </w:r>
            <w:r w:rsidR="00CD761C">
              <w:t>Control herds or groups of animals</w:t>
            </w:r>
            <w:r w:rsidR="00824EE1">
              <w:t>,</w:t>
            </w:r>
            <w:r w:rsidR="00CD761C">
              <w:t xml:space="preserve"> and manoeuvre to a</w:t>
            </w:r>
            <w:r w:rsidR="00CD761C" w:rsidRPr="00CD761C">
              <w:t xml:space="preserve"> suitable area ready for moving </w:t>
            </w:r>
          </w:p>
          <w:p w14:paraId="689785A5" w14:textId="45F61DAA" w:rsidR="000B65F0" w:rsidRDefault="004D2BAB" w:rsidP="00543C0F">
            <w:r>
              <w:t>3.5</w:t>
            </w:r>
            <w:r w:rsidR="00543C0F">
              <w:t xml:space="preserve"> </w:t>
            </w:r>
            <w:r w:rsidR="004D505E">
              <w:t>M</w:t>
            </w:r>
            <w:r w:rsidR="000B65F0" w:rsidRPr="000B65F0">
              <w:t xml:space="preserve">odify methods of handling in response to </w:t>
            </w:r>
            <w:r w:rsidR="006F7BF9">
              <w:t xml:space="preserve">the </w:t>
            </w:r>
            <w:r w:rsidR="000B65F0" w:rsidRPr="000B65F0">
              <w:t>animal</w:t>
            </w:r>
            <w:r w:rsidR="004D505E">
              <w:t xml:space="preserve">/s </w:t>
            </w:r>
            <w:r w:rsidR="006F7BF9">
              <w:t xml:space="preserve">actions </w:t>
            </w:r>
            <w:r w:rsidR="004D505E">
              <w:t>and to ensure safety to self</w:t>
            </w:r>
            <w:r w:rsidR="00E76BD2">
              <w:t>, others and other animals</w:t>
            </w:r>
          </w:p>
        </w:tc>
      </w:tr>
      <w:tr w:rsidR="00CD761C" w:rsidRPr="00963A46" w14:paraId="1529A175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7A44AC8E" w14:textId="0DDCDA81" w:rsidR="00CD761C" w:rsidRDefault="003A1521" w:rsidP="00A535F3">
            <w:r>
              <w:t>4</w:t>
            </w:r>
            <w:r w:rsidR="00CD761C">
              <w:t>. Move large animals to new location</w:t>
            </w:r>
          </w:p>
        </w:tc>
        <w:tc>
          <w:tcPr>
            <w:tcW w:w="3600" w:type="pct"/>
            <w:shd w:val="clear" w:color="auto" w:fill="auto"/>
          </w:tcPr>
          <w:p w14:paraId="7CCA4CAB" w14:textId="4A8E2110" w:rsidR="001854CC" w:rsidRPr="001854CC" w:rsidRDefault="003A1521" w:rsidP="001854CC">
            <w:r>
              <w:t>4</w:t>
            </w:r>
            <w:r w:rsidR="001854CC" w:rsidRPr="001854CC">
              <w:t xml:space="preserve">.1 Transfer the animal/s to </w:t>
            </w:r>
            <w:r w:rsidR="001854CC">
              <w:t xml:space="preserve">the </w:t>
            </w:r>
            <w:r w:rsidR="001854CC" w:rsidRPr="001854CC">
              <w:t>new location using planned route and/or transportation</w:t>
            </w:r>
          </w:p>
          <w:p w14:paraId="4F6C629A" w14:textId="49974CFC" w:rsidR="00FE4D31" w:rsidRPr="00CD761C" w:rsidRDefault="003A1521" w:rsidP="00CD761C">
            <w:r>
              <w:t>4</w:t>
            </w:r>
            <w:r w:rsidR="00FE4D31">
              <w:t>.</w:t>
            </w:r>
            <w:r w:rsidR="001854CC">
              <w:t>2</w:t>
            </w:r>
            <w:r w:rsidR="00FE4D31">
              <w:t xml:space="preserve"> Address </w:t>
            </w:r>
            <w:r w:rsidR="00754620">
              <w:t xml:space="preserve">or report </w:t>
            </w:r>
            <w:r w:rsidR="00FE4D31">
              <w:t>safety issues relating to bystanders or spectators during the move</w:t>
            </w:r>
          </w:p>
          <w:p w14:paraId="34A26B7B" w14:textId="4C714825" w:rsidR="00CD761C" w:rsidRPr="00CD761C" w:rsidRDefault="003A1521" w:rsidP="00CD761C">
            <w:r>
              <w:t>4</w:t>
            </w:r>
            <w:r w:rsidR="005D0A6C">
              <w:t>.</w:t>
            </w:r>
            <w:r w:rsidR="001854CC">
              <w:t>3</w:t>
            </w:r>
            <w:r w:rsidR="00CD761C" w:rsidRPr="00CD761C">
              <w:t xml:space="preserve"> Monitor large animal welfare during movement with adequate provision of rest, water and feeding points</w:t>
            </w:r>
          </w:p>
          <w:p w14:paraId="379CCB22" w14:textId="30E9A329" w:rsidR="00CD761C" w:rsidRDefault="003A1521" w:rsidP="001854CC">
            <w:r>
              <w:t>4</w:t>
            </w:r>
            <w:r w:rsidR="005D0A6C">
              <w:t>.</w:t>
            </w:r>
            <w:r w:rsidR="001854CC">
              <w:t>4</w:t>
            </w:r>
            <w:r w:rsidR="005D0A6C">
              <w:t xml:space="preserve"> </w:t>
            </w:r>
            <w:r w:rsidR="00CD761C" w:rsidRPr="00CD761C">
              <w:t>Maintain effective communication throughout activities to minimise the risk to others in the vicinity</w:t>
            </w:r>
          </w:p>
        </w:tc>
      </w:tr>
      <w:tr w:rsidR="000B65F0" w:rsidRPr="00963A46" w14:paraId="6E1E7818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1BE7FD07" w14:textId="0E252F11" w:rsidR="000B65F0" w:rsidRDefault="00E72B21" w:rsidP="006F7BF9">
            <w:r>
              <w:t>5</w:t>
            </w:r>
            <w:r w:rsidR="006F7BF9">
              <w:t xml:space="preserve">. Complete relocation of large animals </w:t>
            </w:r>
          </w:p>
        </w:tc>
        <w:tc>
          <w:tcPr>
            <w:tcW w:w="3600" w:type="pct"/>
            <w:shd w:val="clear" w:color="auto" w:fill="auto"/>
          </w:tcPr>
          <w:p w14:paraId="422A0E63" w14:textId="438B6A7B" w:rsidR="000B65F0" w:rsidRDefault="00E72B21" w:rsidP="000B65F0">
            <w:r>
              <w:t>5</w:t>
            </w:r>
            <w:r w:rsidR="001854CC">
              <w:t>.1</w:t>
            </w:r>
            <w:r w:rsidR="006F7BF9">
              <w:t xml:space="preserve"> </w:t>
            </w:r>
            <w:r w:rsidR="005D0A6C">
              <w:t>E</w:t>
            </w:r>
            <w:r w:rsidR="000B65F0" w:rsidRPr="000B65F0">
              <w:t>stablish the animal</w:t>
            </w:r>
            <w:r w:rsidR="00D45900">
              <w:t>/s</w:t>
            </w:r>
            <w:r w:rsidR="000B65F0" w:rsidRPr="000B65F0">
              <w:t xml:space="preserve"> in the new location</w:t>
            </w:r>
            <w:r w:rsidR="001854CC">
              <w:t xml:space="preserve"> and record identification information</w:t>
            </w:r>
          </w:p>
          <w:p w14:paraId="3D311783" w14:textId="0844EA8B" w:rsidR="005D0A6C" w:rsidRDefault="00E72B21" w:rsidP="000B65F0">
            <w:r>
              <w:t>5</w:t>
            </w:r>
            <w:r w:rsidR="005D0A6C">
              <w:t>.</w:t>
            </w:r>
            <w:r w:rsidR="001854CC">
              <w:t>2</w:t>
            </w:r>
            <w:r w:rsidR="005D0A6C">
              <w:t xml:space="preserve"> Assist with processes for reuniting animals with owners</w:t>
            </w:r>
            <w:r w:rsidR="00824EE1">
              <w:t>,</w:t>
            </w:r>
            <w:r w:rsidR="005D0A6C">
              <w:t xml:space="preserve"> and unclaimed animals</w:t>
            </w:r>
          </w:p>
          <w:p w14:paraId="75546E94" w14:textId="234E463A" w:rsidR="00D45900" w:rsidRDefault="00E72B21" w:rsidP="000B65F0">
            <w:r>
              <w:t>5</w:t>
            </w:r>
            <w:r w:rsidR="005D0A6C">
              <w:t>.</w:t>
            </w:r>
            <w:r w:rsidR="001854CC">
              <w:t>3</w:t>
            </w:r>
            <w:r w:rsidR="006F7BF9">
              <w:t xml:space="preserve"> </w:t>
            </w:r>
            <w:r w:rsidR="00D45900">
              <w:t xml:space="preserve">Administer health </w:t>
            </w:r>
            <w:r w:rsidR="006F7BF9">
              <w:t xml:space="preserve">and welfare </w:t>
            </w:r>
            <w:r w:rsidR="00D45900">
              <w:t>care</w:t>
            </w:r>
            <w:r w:rsidR="006F7BF9">
              <w:t xml:space="preserve"> to animal/s according to </w:t>
            </w:r>
            <w:r w:rsidR="005D0A6C">
              <w:t>i</w:t>
            </w:r>
            <w:r w:rsidR="006F7BF9">
              <w:t>nstructions</w:t>
            </w:r>
          </w:p>
          <w:p w14:paraId="2C7F61FB" w14:textId="0CE8F158" w:rsidR="000B65F0" w:rsidRDefault="00E72B21" w:rsidP="001854CC">
            <w:r>
              <w:t>5</w:t>
            </w:r>
            <w:r w:rsidR="005D0A6C">
              <w:t>.</w:t>
            </w:r>
            <w:r w:rsidR="001854CC">
              <w:t>4</w:t>
            </w:r>
            <w:r w:rsidR="006F7BF9">
              <w:t xml:space="preserve"> </w:t>
            </w:r>
            <w:r w:rsidR="005D0A6C">
              <w:t xml:space="preserve">Complete records and reports according to organisational procedures </w:t>
            </w:r>
            <w:r w:rsidR="006F7BF9">
              <w:t xml:space="preserve">and </w:t>
            </w:r>
            <w:r w:rsidR="00D45900">
              <w:t>regulat</w:t>
            </w:r>
            <w:r w:rsidR="006F7BF9">
              <w:t xml:space="preserve">ory requirements </w:t>
            </w:r>
          </w:p>
          <w:p w14:paraId="2DE2BAA1" w14:textId="5D5C2045" w:rsidR="00E72B21" w:rsidRDefault="00E72B21" w:rsidP="001854CC">
            <w:r>
              <w:t>5.5 Participate in debrief at conclusion of relocation activity</w:t>
            </w:r>
          </w:p>
        </w:tc>
      </w:tr>
    </w:tbl>
    <w:p w14:paraId="31A3C764" w14:textId="1E8AB695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700315" w:rsidRPr="004573D5" w14:paraId="0A9970C6" w14:textId="77777777" w:rsidTr="000D4992">
        <w:tc>
          <w:tcPr>
            <w:tcW w:w="1400" w:type="pct"/>
          </w:tcPr>
          <w:p w14:paraId="124B3A71" w14:textId="77777777" w:rsidR="00700315" w:rsidRPr="00700315" w:rsidRDefault="00700315" w:rsidP="00700315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700315">
              <w:t>Oral communication</w:t>
            </w:r>
          </w:p>
        </w:tc>
        <w:tc>
          <w:tcPr>
            <w:tcW w:w="3600" w:type="pct"/>
          </w:tcPr>
          <w:p w14:paraId="6B0DC708" w14:textId="77777777" w:rsidR="00700315" w:rsidRPr="00700315" w:rsidRDefault="00700315" w:rsidP="00700315">
            <w:pPr>
              <w:pStyle w:val="SIBulletList1"/>
              <w:rPr>
                <w:rStyle w:val="SITemporaryText"/>
                <w:color w:val="auto"/>
                <w:sz w:val="20"/>
              </w:rPr>
            </w:pPr>
            <w:r w:rsidRPr="00700315">
              <w:rPr>
                <w:rFonts w:eastAsia="Calibri"/>
              </w:rPr>
              <w:t>Listen attentively and ask questions to confirm or clarify information using appropriate terminology</w:t>
            </w:r>
          </w:p>
        </w:tc>
      </w:tr>
      <w:tr w:rsidR="00867397" w:rsidRPr="00336FCA" w:rsidDel="00423CB2" w14:paraId="512D7485" w14:textId="77777777" w:rsidTr="008E14D2">
        <w:tc>
          <w:tcPr>
            <w:tcW w:w="1400" w:type="pct"/>
          </w:tcPr>
          <w:p w14:paraId="31D34007" w14:textId="54E38663" w:rsidR="00867397" w:rsidRPr="004F4BC0" w:rsidRDefault="00867397" w:rsidP="004F4BC0">
            <w:pPr>
              <w:pStyle w:val="SIText"/>
            </w:pPr>
            <w:r>
              <w:t>Interact with others</w:t>
            </w:r>
          </w:p>
        </w:tc>
        <w:tc>
          <w:tcPr>
            <w:tcW w:w="3600" w:type="pct"/>
          </w:tcPr>
          <w:p w14:paraId="45FFE0C5" w14:textId="77777777" w:rsidR="00867397" w:rsidRPr="0092171C" w:rsidRDefault="00867397" w:rsidP="00867397">
            <w:pPr>
              <w:pStyle w:val="SIBulletList1"/>
              <w:rPr>
                <w:rFonts w:eastAsia="Calibri"/>
              </w:rPr>
            </w:pPr>
            <w:r>
              <w:t>W</w:t>
            </w:r>
            <w:r w:rsidRPr="00867397">
              <w:t xml:space="preserve">ork as an effective member of a team as well as independently </w:t>
            </w:r>
          </w:p>
          <w:p w14:paraId="104C10CE" w14:textId="77674F50" w:rsidR="0092171C" w:rsidRDefault="0092171C" w:rsidP="00A827B1">
            <w:pPr>
              <w:pStyle w:val="SIBulletList1"/>
              <w:rPr>
                <w:rFonts w:eastAsia="Calibri"/>
              </w:rPr>
            </w:pPr>
            <w:r>
              <w:t>Seek</w:t>
            </w:r>
            <w:r w:rsidRPr="0092171C">
              <w:t xml:space="preserve"> help in situations where it is difficult to handle and move animal</w:t>
            </w:r>
            <w:r>
              <w:t>/</w:t>
            </w:r>
            <w:r w:rsidRPr="0092171C">
              <w:t>s</w:t>
            </w:r>
            <w:r>
              <w:t xml:space="preserve"> single-handedly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17F9BDC1" w:rsidR="002D3CBA" w:rsidRPr="002D3CBA" w:rsidRDefault="009D739E" w:rsidP="002D3CBA">
            <w:pPr>
              <w:pStyle w:val="SIText"/>
            </w:pPr>
            <w:r>
              <w:t>Navigate the world of work</w:t>
            </w:r>
          </w:p>
        </w:tc>
        <w:tc>
          <w:tcPr>
            <w:tcW w:w="3600" w:type="pct"/>
          </w:tcPr>
          <w:p w14:paraId="090E9C40" w14:textId="3892EBA8" w:rsidR="00646778" w:rsidRPr="00A827B1" w:rsidRDefault="00A827B1" w:rsidP="00A827B1">
            <w:pPr>
              <w:pStyle w:val="SIBulletList1"/>
              <w:rPr>
                <w:rStyle w:val="SITemporaryText"/>
                <w:rFonts w:eastAsia="Calibri"/>
                <w:color w:val="auto"/>
                <w:sz w:val="20"/>
              </w:rPr>
            </w:pPr>
            <w:r w:rsidRPr="00A827B1">
              <w:rPr>
                <w:rStyle w:val="SITemporaryText"/>
                <w:color w:val="auto"/>
                <w:sz w:val="20"/>
              </w:rPr>
              <w:t xml:space="preserve">Recognise the purpose, main tasks, responsibilities and boundaries of own role </w:t>
            </w:r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7D615914" w:rsidR="004F4BC0" w:rsidRPr="004F4BC0" w:rsidRDefault="00344709" w:rsidP="004F4BC0">
            <w:pPr>
              <w:pStyle w:val="SIText"/>
            </w:pPr>
            <w:r>
              <w:t>Get the work done</w:t>
            </w:r>
          </w:p>
        </w:tc>
        <w:tc>
          <w:tcPr>
            <w:tcW w:w="3600" w:type="pct"/>
          </w:tcPr>
          <w:p w14:paraId="378C97BE" w14:textId="121C036B" w:rsidR="00C22237" w:rsidRDefault="004F4BC0" w:rsidP="00C22237">
            <w:pPr>
              <w:pStyle w:val="SIBulletList1"/>
              <w:rPr>
                <w:rFonts w:eastAsia="Calibri"/>
              </w:rPr>
            </w:pPr>
            <w:r w:rsidRPr="004F4BC0">
              <w:rPr>
                <w:rFonts w:eastAsia="Calibri"/>
              </w:rPr>
              <w:t>Plan</w:t>
            </w:r>
            <w:r w:rsidR="00C22237">
              <w:rPr>
                <w:rFonts w:eastAsia="Calibri"/>
              </w:rPr>
              <w:t>, organise and prioritise</w:t>
            </w:r>
            <w:r w:rsidRPr="004F4BC0">
              <w:rPr>
                <w:rFonts w:eastAsia="Calibri"/>
              </w:rPr>
              <w:t xml:space="preserve"> tasks</w:t>
            </w:r>
            <w:r w:rsidR="00C22237">
              <w:rPr>
                <w:rFonts w:eastAsia="Calibri"/>
              </w:rPr>
              <w:t xml:space="preserve"> to </w:t>
            </w:r>
            <w:r w:rsidR="0009582F">
              <w:rPr>
                <w:rFonts w:eastAsia="Calibri"/>
              </w:rPr>
              <w:t>move large animals</w:t>
            </w:r>
            <w:r w:rsidRPr="004F4BC0">
              <w:rPr>
                <w:rFonts w:eastAsia="Calibri"/>
              </w:rPr>
              <w:t xml:space="preserve"> </w:t>
            </w:r>
          </w:p>
          <w:p w14:paraId="4F0076D7" w14:textId="1B627ABB" w:rsidR="004F4BC0" w:rsidRPr="004F4BC0" w:rsidRDefault="0097026D" w:rsidP="00666D63">
            <w:pPr>
              <w:pStyle w:val="SIBulletList1"/>
              <w:rPr>
                <w:rFonts w:eastAsia="Calibri"/>
              </w:rPr>
            </w:pPr>
            <w:r>
              <w:t>Use problem</w:t>
            </w:r>
            <w:r w:rsidR="00824EE1">
              <w:t>-</w:t>
            </w:r>
            <w:r>
              <w:t>solving techniques</w:t>
            </w:r>
            <w:r w:rsidR="00666D63">
              <w:t xml:space="preserve"> to accommodate</w:t>
            </w:r>
            <w:r w:rsidR="0009582F" w:rsidRPr="0009582F">
              <w:t xml:space="preserve"> contingencies that </w:t>
            </w:r>
            <w:r w:rsidR="00666D63">
              <w:t>arise during</w:t>
            </w:r>
            <w:r w:rsidR="0009582F" w:rsidRPr="0009582F">
              <w:t xml:space="preserve"> the handling and moving of </w:t>
            </w:r>
            <w:r w:rsidR="00666D63">
              <w:t xml:space="preserve">large </w:t>
            </w:r>
            <w:r w:rsidR="0009582F" w:rsidRPr="0009582F">
              <w:t>animal</w:t>
            </w:r>
            <w:r w:rsidR="00666D63">
              <w:t>/s</w:t>
            </w:r>
          </w:p>
        </w:tc>
      </w:tr>
    </w:tbl>
    <w:p w14:paraId="462F20E6" w14:textId="77777777" w:rsidR="00A827B1" w:rsidRDefault="00A827B1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3DEF677D" w:rsidR="004F4BC0" w:rsidRPr="004F4BC0" w:rsidRDefault="00706929" w:rsidP="00614DFC">
            <w:r>
              <w:t>ACMAIM</w:t>
            </w:r>
            <w:r w:rsidR="00614DFC">
              <w:t>303</w:t>
            </w:r>
            <w:r w:rsidR="006F7BF9" w:rsidRPr="006F7BF9">
              <w:t xml:space="preserve"> Move large animals to </w:t>
            </w:r>
            <w:r w:rsidR="00700315">
              <w:t>new locations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1D6C66B4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2FE074AC" w:rsidR="00F1480E" w:rsidRPr="000754EC" w:rsidRDefault="00824EE1" w:rsidP="00B66E5C">
            <w:pPr>
              <w:pStyle w:val="SIText"/>
            </w:pPr>
            <w:r w:rsidRPr="00824EE1">
              <w:t xml:space="preserve">Companion Volumes, including Implementation Guides, are available at </w:t>
            </w:r>
            <w:proofErr w:type="spellStart"/>
            <w:r w:rsidRPr="00824EE1">
              <w:t>VETNet</w:t>
            </w:r>
            <w:proofErr w:type="spellEnd"/>
            <w:r w:rsidRPr="00824EE1">
              <w:t xml:space="preserve">: </w:t>
            </w:r>
            <w:hyperlink r:id="rId11" w:history="1">
              <w:r w:rsidRPr="00824EE1">
                <w:t>https://vetnet.education.gov.au/Pages/TrainingDocs.aspx?q=b75f4b23-54c9-4cc9-a5db-d3502d154103</w:t>
              </w:r>
            </w:hyperlink>
          </w:p>
        </w:tc>
      </w:tr>
    </w:tbl>
    <w:p w14:paraId="10D5E7A7" w14:textId="77777777" w:rsidR="00F1480E" w:rsidRDefault="00F1480E" w:rsidP="005F771F">
      <w:pPr>
        <w:pStyle w:val="SIText"/>
      </w:pPr>
    </w:p>
    <w:p w14:paraId="138D5264" w14:textId="77777777" w:rsidR="002D3CBA" w:rsidRDefault="002D3CBA" w:rsidP="005F771F">
      <w:pPr>
        <w:pStyle w:val="SIText"/>
      </w:pPr>
    </w:p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5CF5BCD6" w:rsidR="00556C4C" w:rsidRPr="000754EC" w:rsidRDefault="00556C4C" w:rsidP="00614DFC">
            <w:pPr>
              <w:pStyle w:val="SIUnittitle"/>
            </w:pPr>
            <w:r w:rsidRPr="00F56827">
              <w:t xml:space="preserve">Assessment requirements for </w:t>
            </w:r>
            <w:r w:rsidR="00706929">
              <w:t>ACMAIM</w:t>
            </w:r>
            <w:r w:rsidR="00614DFC">
              <w:t>303</w:t>
            </w:r>
            <w:r w:rsidR="006F7BF9" w:rsidRPr="006F7BF9">
              <w:t xml:space="preserve"> Move large animals to </w:t>
            </w:r>
            <w:r w:rsidR="00700315">
              <w:t>new locations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5F4F44CD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all of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2216C9FA" w14:textId="0E263564" w:rsidR="000D4992" w:rsidRDefault="0009582F" w:rsidP="007048CC">
            <w:pPr>
              <w:pStyle w:val="SIBulletList1"/>
            </w:pPr>
            <w:r>
              <w:t>approached, controlled and moved</w:t>
            </w:r>
            <w:r w:rsidR="000D4992">
              <w:t xml:space="preserve"> </w:t>
            </w:r>
            <w:r w:rsidR="000D4992" w:rsidRPr="000D4992">
              <w:t>large animals to a new location in a planned activity</w:t>
            </w:r>
            <w:r w:rsidR="000D4992">
              <w:t>, including:</w:t>
            </w:r>
          </w:p>
          <w:p w14:paraId="0790822B" w14:textId="404989F6" w:rsidR="000D4992" w:rsidRDefault="00CA6E3B" w:rsidP="00596F32">
            <w:pPr>
              <w:pStyle w:val="SIBulletList2"/>
            </w:pPr>
            <w:r>
              <w:t>a</w:t>
            </w:r>
            <w:r w:rsidR="0009582F">
              <w:t xml:space="preserve"> single large animal</w:t>
            </w:r>
          </w:p>
          <w:p w14:paraId="106E4F1E" w14:textId="2A0160FA" w:rsidR="0009582F" w:rsidRDefault="0009582F" w:rsidP="00596F32">
            <w:pPr>
              <w:pStyle w:val="SIBulletList2"/>
            </w:pPr>
            <w:r>
              <w:t xml:space="preserve">a group of at least three </w:t>
            </w:r>
            <w:r w:rsidR="00596F32">
              <w:t>large</w:t>
            </w:r>
            <w:r w:rsidR="000D4992">
              <w:t xml:space="preserve"> animals</w:t>
            </w:r>
          </w:p>
          <w:p w14:paraId="21AA4309" w14:textId="4BA1D251" w:rsidR="00556C4C" w:rsidRDefault="00513043" w:rsidP="00D41340">
            <w:pPr>
              <w:pStyle w:val="SIBulletList1"/>
            </w:pPr>
            <w:r>
              <w:t xml:space="preserve">identified </w:t>
            </w:r>
            <w:r w:rsidR="00F84AD6">
              <w:t xml:space="preserve">and addressed </w:t>
            </w:r>
            <w:r>
              <w:t>risks related to safety of personnel and animal welfare when</w:t>
            </w:r>
            <w:r w:rsidR="00596F32" w:rsidRPr="00596F32">
              <w:t xml:space="preserve"> </w:t>
            </w:r>
            <w:r w:rsidR="00596F32">
              <w:t>moving large animals in</w:t>
            </w:r>
            <w:r>
              <w:t xml:space="preserve"> two unplanned incident scenarios</w:t>
            </w:r>
            <w:r w:rsidR="004B062B">
              <w:t xml:space="preserve">. </w:t>
            </w:r>
          </w:p>
          <w:p w14:paraId="5B19D73E" w14:textId="1396F7B9" w:rsidR="007048CC" w:rsidRPr="000754EC" w:rsidRDefault="007048CC" w:rsidP="007048CC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445F2A4B" w14:textId="77777777" w:rsidR="00614DFC" w:rsidRDefault="004F4BC0" w:rsidP="00614DFC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1A0C2C14" w14:textId="50E8C991" w:rsidR="001E3620" w:rsidRDefault="00F53D25" w:rsidP="00630B20">
            <w:pPr>
              <w:pStyle w:val="SIBulletList1"/>
            </w:pPr>
            <w:r>
              <w:t>risks involved in moving large animal</w:t>
            </w:r>
            <w:r w:rsidR="00824EE1">
              <w:t>/</w:t>
            </w:r>
            <w:r>
              <w:t>s</w:t>
            </w:r>
            <w:r w:rsidR="001E3620">
              <w:t xml:space="preserve"> from one location to another, including:</w:t>
            </w:r>
          </w:p>
          <w:p w14:paraId="090E584B" w14:textId="7C8ABD74" w:rsidR="001E3620" w:rsidRDefault="001E3620" w:rsidP="001E3620">
            <w:pPr>
              <w:pStyle w:val="SIBulletList2"/>
            </w:pPr>
            <w:r>
              <w:t>hea</w:t>
            </w:r>
            <w:r w:rsidR="0061136A">
              <w:t>l</w:t>
            </w:r>
            <w:r>
              <w:t>th status and/or injuries</w:t>
            </w:r>
          </w:p>
          <w:p w14:paraId="5A333FD2" w14:textId="40AECC3C" w:rsidR="001E3620" w:rsidRDefault="007541EB" w:rsidP="00630B20">
            <w:pPr>
              <w:pStyle w:val="SIBulletList2"/>
            </w:pPr>
            <w:r>
              <w:t xml:space="preserve">individual animal </w:t>
            </w:r>
            <w:r w:rsidR="001E3620">
              <w:t>behaviour</w:t>
            </w:r>
            <w:r>
              <w:t xml:space="preserve"> and </w:t>
            </w:r>
            <w:r w:rsidR="001E3620">
              <w:t>herd behaviour</w:t>
            </w:r>
          </w:p>
          <w:p w14:paraId="3909DC51" w14:textId="21C872DB" w:rsidR="001E3620" w:rsidRDefault="0092171C" w:rsidP="001E3620">
            <w:pPr>
              <w:pStyle w:val="SIBulletList2"/>
            </w:pPr>
            <w:r>
              <w:t xml:space="preserve">route and/or </w:t>
            </w:r>
            <w:r w:rsidR="001E3620">
              <w:t>transport requirements</w:t>
            </w:r>
          </w:p>
          <w:p w14:paraId="6E891A9B" w14:textId="0D89ACC6" w:rsidR="007541EB" w:rsidRPr="007541EB" w:rsidRDefault="007541EB" w:rsidP="007541EB">
            <w:pPr>
              <w:pStyle w:val="SIBulletList2"/>
            </w:pPr>
            <w:r>
              <w:t xml:space="preserve">reason </w:t>
            </w:r>
            <w:r w:rsidRPr="007541EB">
              <w:t>for moving the animal</w:t>
            </w:r>
            <w:r>
              <w:t xml:space="preserve">/s </w:t>
            </w:r>
            <w:r w:rsidR="00824EE1" w:rsidRPr="00824EE1">
              <w:t>–</w:t>
            </w:r>
            <w:r>
              <w:t xml:space="preserve"> planned</w:t>
            </w:r>
            <w:r w:rsidR="0092171C">
              <w:t xml:space="preserve"> or </w:t>
            </w:r>
            <w:r>
              <w:t>incident/emergency response</w:t>
            </w:r>
          </w:p>
          <w:p w14:paraId="2311F1ED" w14:textId="77777777" w:rsidR="00CA6E3B" w:rsidRPr="00CA6E3B" w:rsidRDefault="00CA6E3B" w:rsidP="00CA6E3B">
            <w:pPr>
              <w:pStyle w:val="SIBulletList1"/>
            </w:pPr>
            <w:r w:rsidRPr="00CA6E3B">
              <w:t xml:space="preserve">behaviours of large animals relevant to incident scenes, including: </w:t>
            </w:r>
          </w:p>
          <w:p w14:paraId="027AE1CD" w14:textId="75B5ED63" w:rsidR="00CA6E3B" w:rsidRPr="00CA6E3B" w:rsidRDefault="00CA6E3B" w:rsidP="00CA6E3B">
            <w:pPr>
              <w:pStyle w:val="SIBulletList2"/>
            </w:pPr>
            <w:r w:rsidRPr="00CA6E3B">
              <w:t xml:space="preserve">prey species motivated by fear </w:t>
            </w:r>
            <w:r w:rsidR="00824EE1" w:rsidRPr="00824EE1">
              <w:t>–</w:t>
            </w:r>
            <w:r w:rsidRPr="00CA6E3B">
              <w:t xml:space="preserve"> 'fight or flight' reactions</w:t>
            </w:r>
          </w:p>
          <w:p w14:paraId="3F351AA3" w14:textId="5769B66F" w:rsidR="00CA6E3B" w:rsidRPr="00CA6E3B" w:rsidRDefault="00CA6E3B" w:rsidP="00CA6E3B">
            <w:pPr>
              <w:pStyle w:val="SIBulletList2"/>
            </w:pPr>
            <w:r w:rsidRPr="00CA6E3B">
              <w:t xml:space="preserve">animal flight zones and point of balance </w:t>
            </w:r>
          </w:p>
          <w:p w14:paraId="734BBCA6" w14:textId="0D88AA0D" w:rsidR="00CA6E3B" w:rsidRPr="00CA6E3B" w:rsidRDefault="00CA6E3B" w:rsidP="00CA6E3B">
            <w:pPr>
              <w:pStyle w:val="SIBulletList2"/>
            </w:pPr>
            <w:r w:rsidRPr="00CA6E3B">
              <w:t xml:space="preserve">herd behaviours </w:t>
            </w:r>
          </w:p>
          <w:p w14:paraId="3B91308E" w14:textId="4EF07383" w:rsidR="00CA6E3B" w:rsidRPr="00CA6E3B" w:rsidRDefault="00CA6E3B" w:rsidP="00CA6E3B">
            <w:pPr>
              <w:pStyle w:val="SIBulletList2"/>
            </w:pPr>
            <w:r w:rsidRPr="00CA6E3B">
              <w:t>unpredictable and reactive behaviours</w:t>
            </w:r>
          </w:p>
          <w:p w14:paraId="7F5DD6F3" w14:textId="3DAF1D1C" w:rsidR="00F53D25" w:rsidRDefault="00BA3625" w:rsidP="00F53D25">
            <w:pPr>
              <w:pStyle w:val="SIBulletList1"/>
            </w:pPr>
            <w:r w:rsidRPr="00BA3625">
              <w:t xml:space="preserve">methods and techniques </w:t>
            </w:r>
            <w:r>
              <w:t xml:space="preserve">for </w:t>
            </w:r>
            <w:r w:rsidR="00CA6E3B">
              <w:t xml:space="preserve">catching, restraining and </w:t>
            </w:r>
            <w:r w:rsidR="00FE4D31">
              <w:t>manoeuvring</w:t>
            </w:r>
            <w:r w:rsidR="00F53D25">
              <w:t xml:space="preserve"> </w:t>
            </w:r>
            <w:r>
              <w:t xml:space="preserve">common </w:t>
            </w:r>
            <w:r w:rsidR="00F53D25">
              <w:t>large animal</w:t>
            </w:r>
            <w:r>
              <w:t xml:space="preserve"> </w:t>
            </w:r>
            <w:r w:rsidR="00F53D25">
              <w:t>s</w:t>
            </w:r>
            <w:r>
              <w:t>pecies, including cattle, horses and sheep</w:t>
            </w:r>
          </w:p>
          <w:p w14:paraId="4A87AEE9" w14:textId="677ACC30" w:rsidR="00CA6E3B" w:rsidRPr="00F53D25" w:rsidRDefault="00CA6E3B" w:rsidP="00F53D25">
            <w:pPr>
              <w:pStyle w:val="SIBulletList1"/>
            </w:pPr>
            <w:r>
              <w:t xml:space="preserve">application of safety zones and point of balance to moving animals </w:t>
            </w:r>
          </w:p>
          <w:p w14:paraId="14B6849B" w14:textId="01FC844E" w:rsidR="001E3620" w:rsidRPr="001E3620" w:rsidRDefault="001E3620" w:rsidP="001E3620">
            <w:pPr>
              <w:pStyle w:val="SIBulletList1"/>
            </w:pPr>
            <w:r w:rsidRPr="001E3620">
              <w:t>basic health and nutritional requirements of a range of</w:t>
            </w:r>
            <w:r w:rsidR="00FE4D31">
              <w:t xml:space="preserve"> common</w:t>
            </w:r>
            <w:r w:rsidRPr="001E3620">
              <w:t xml:space="preserve"> large animal species</w:t>
            </w:r>
          </w:p>
          <w:p w14:paraId="05161827" w14:textId="1E8EFBC4" w:rsidR="001E3620" w:rsidRPr="001E3620" w:rsidRDefault="001E3620" w:rsidP="001E3620">
            <w:pPr>
              <w:pStyle w:val="SIBulletList1"/>
            </w:pPr>
            <w:r w:rsidRPr="001E3620">
              <w:t>types of equipment and materials required for moving large animals</w:t>
            </w:r>
            <w:r w:rsidR="00824EE1">
              <w:t>,</w:t>
            </w:r>
            <w:r w:rsidRPr="001E3620">
              <w:t xml:space="preserve"> and how to use </w:t>
            </w:r>
          </w:p>
          <w:p w14:paraId="2BE2DBC0" w14:textId="32BD9CAE" w:rsidR="00BA3625" w:rsidRPr="00BA3625" w:rsidRDefault="00BA3625" w:rsidP="00BA3625">
            <w:pPr>
              <w:pStyle w:val="SIBulletList1"/>
            </w:pPr>
            <w:r>
              <w:t>s</w:t>
            </w:r>
            <w:r w:rsidRPr="00BA3625">
              <w:t xml:space="preserve">afe work </w:t>
            </w:r>
            <w:r>
              <w:t xml:space="preserve">principles and </w:t>
            </w:r>
            <w:r w:rsidRPr="00BA3625">
              <w:t xml:space="preserve">practices, including: </w:t>
            </w:r>
          </w:p>
          <w:p w14:paraId="3BA934CF" w14:textId="4C0081FD" w:rsidR="001E3620" w:rsidRPr="001E3620" w:rsidRDefault="001E3620" w:rsidP="00BA3625">
            <w:pPr>
              <w:pStyle w:val="SIBulletList2"/>
            </w:pPr>
            <w:r w:rsidRPr="001E3620">
              <w:t xml:space="preserve">types of personal protective equipment (PPE) </w:t>
            </w:r>
          </w:p>
          <w:p w14:paraId="71776EB8" w14:textId="5F60D76A" w:rsidR="00BA3625" w:rsidRDefault="0092171C" w:rsidP="00BA3625">
            <w:pPr>
              <w:pStyle w:val="SIBulletList2"/>
            </w:pPr>
            <w:r>
              <w:t>procedures</w:t>
            </w:r>
            <w:r w:rsidR="00BA3625">
              <w:t xml:space="preserve"> for </w:t>
            </w:r>
            <w:r w:rsidR="00BA3625" w:rsidRPr="00BA3625">
              <w:t xml:space="preserve">maintaining hygiene and biosecurity </w:t>
            </w:r>
          </w:p>
          <w:p w14:paraId="13514658" w14:textId="73CE9786" w:rsidR="00BA3625" w:rsidRDefault="00BA3625" w:rsidP="00BA3625">
            <w:pPr>
              <w:pStyle w:val="SIBulletList2"/>
            </w:pPr>
            <w:r>
              <w:t xml:space="preserve">safety </w:t>
            </w:r>
            <w:r w:rsidRPr="00BA3625">
              <w:t>zones for interacting with large animals</w:t>
            </w:r>
          </w:p>
          <w:p w14:paraId="32630C64" w14:textId="38F60B4E" w:rsidR="0092171C" w:rsidRPr="00BA3625" w:rsidRDefault="0092171C" w:rsidP="00BA3625">
            <w:pPr>
              <w:pStyle w:val="SIBulletList2"/>
            </w:pPr>
            <w:r w:rsidRPr="0092171C">
              <w:t xml:space="preserve">safety </w:t>
            </w:r>
            <w:r>
              <w:t>of others, including team, public, bystanders, spectators</w:t>
            </w:r>
          </w:p>
          <w:p w14:paraId="64737D96" w14:textId="1DCDB4D4" w:rsidR="001E3620" w:rsidRDefault="00CA6E3B" w:rsidP="00F53D25">
            <w:pPr>
              <w:pStyle w:val="SIBulletList1"/>
            </w:pPr>
            <w:r>
              <w:t xml:space="preserve">containment requirements of holding areas, temporary shelters or evacuation sites </w:t>
            </w:r>
            <w:r w:rsidR="001E3620" w:rsidRPr="001E3620">
              <w:t xml:space="preserve">to </w:t>
            </w:r>
            <w:r>
              <w:t>address animal</w:t>
            </w:r>
            <w:r w:rsidR="001E3620" w:rsidRPr="001E3620">
              <w:t xml:space="preserve"> safety</w:t>
            </w:r>
            <w:r>
              <w:t xml:space="preserve"> and</w:t>
            </w:r>
            <w:r w:rsidR="001E3620" w:rsidRPr="001E3620">
              <w:t xml:space="preserve"> security </w:t>
            </w:r>
          </w:p>
          <w:p w14:paraId="26D3848C" w14:textId="77777777" w:rsidR="00CA6E3B" w:rsidRDefault="00CA6E3B" w:rsidP="00F53D25">
            <w:pPr>
              <w:pStyle w:val="SIBulletList1"/>
            </w:pPr>
            <w:r>
              <w:t xml:space="preserve">organisational </w:t>
            </w:r>
            <w:r w:rsidR="001E3620">
              <w:t>procedures for</w:t>
            </w:r>
            <w:r>
              <w:t>:</w:t>
            </w:r>
          </w:p>
          <w:p w14:paraId="1B94EB91" w14:textId="77777777" w:rsidR="00CA6E3B" w:rsidRPr="00CA6E3B" w:rsidRDefault="00CA6E3B" w:rsidP="00CA6E3B">
            <w:pPr>
              <w:pStyle w:val="SIBulletList2"/>
            </w:pPr>
            <w:r w:rsidRPr="00CA6E3B">
              <w:t xml:space="preserve">large animal identification and recording </w:t>
            </w:r>
          </w:p>
          <w:p w14:paraId="28464A73" w14:textId="6E5D5575" w:rsidR="004D2BAB" w:rsidRDefault="004D2BAB" w:rsidP="004D2BAB">
            <w:pPr>
              <w:pStyle w:val="SIBulletList2"/>
            </w:pPr>
            <w:r>
              <w:t>i</w:t>
            </w:r>
            <w:r w:rsidRPr="004D2BAB">
              <w:t>dentifying injured or sick animals</w:t>
            </w:r>
            <w:r w:rsidR="00824EE1">
              <w:t>,</w:t>
            </w:r>
            <w:r w:rsidRPr="004D2BAB">
              <w:t xml:space="preserve"> and </w:t>
            </w:r>
            <w:r>
              <w:t>arrangements for</w:t>
            </w:r>
            <w:r w:rsidRPr="004D2BAB">
              <w:t xml:space="preserve"> isolation or separation of these animals from rest of herd</w:t>
            </w:r>
          </w:p>
          <w:p w14:paraId="1E7F07F6" w14:textId="6A536B36" w:rsidR="001E3620" w:rsidRDefault="001E3620" w:rsidP="00CA6E3B">
            <w:pPr>
              <w:pStyle w:val="SIBulletList2"/>
            </w:pPr>
            <w:r w:rsidRPr="001E3620">
              <w:t>establish</w:t>
            </w:r>
            <w:r>
              <w:t>ing</w:t>
            </w:r>
            <w:r w:rsidRPr="001E3620">
              <w:t xml:space="preserve"> animal</w:t>
            </w:r>
            <w:r>
              <w:t>/s in new location</w:t>
            </w:r>
          </w:p>
          <w:p w14:paraId="3B1DED12" w14:textId="4939DFBB" w:rsidR="00CA6E3B" w:rsidRDefault="00CA6E3B" w:rsidP="00CA6E3B">
            <w:pPr>
              <w:pStyle w:val="SIBulletList2"/>
            </w:pPr>
            <w:r>
              <w:t>reuniting animals with owners and unclaimed animals</w:t>
            </w:r>
          </w:p>
          <w:p w14:paraId="061CABC0" w14:textId="4C48DC41" w:rsidR="00CA6E3B" w:rsidRDefault="00CA6E3B" w:rsidP="00CA6E3B">
            <w:pPr>
              <w:pStyle w:val="SIBulletList2"/>
            </w:pPr>
            <w:r>
              <w:t>handling and removal of deceased animals</w:t>
            </w:r>
          </w:p>
          <w:p w14:paraId="65D09CE7" w14:textId="77777777" w:rsidR="00BA3625" w:rsidRPr="00BA3625" w:rsidRDefault="00BA3625" w:rsidP="00BA3625">
            <w:pPr>
              <w:pStyle w:val="SIBulletList1"/>
            </w:pPr>
            <w:r w:rsidRPr="00BA3625">
              <w:t>regulatory requirements, including:</w:t>
            </w:r>
          </w:p>
          <w:p w14:paraId="0F2045A1" w14:textId="77777777" w:rsidR="00BA3625" w:rsidRDefault="00BA3625" w:rsidP="00BA3625">
            <w:pPr>
              <w:pStyle w:val="SIBulletList2"/>
            </w:pPr>
            <w:r w:rsidRPr="00BA3625">
              <w:t>stock movement along public roads</w:t>
            </w:r>
          </w:p>
          <w:p w14:paraId="5C0F4490" w14:textId="50C64152" w:rsidR="007541EB" w:rsidRPr="00BA3625" w:rsidRDefault="007541EB" w:rsidP="00BA3625">
            <w:pPr>
              <w:pStyle w:val="SIBulletList2"/>
            </w:pPr>
            <w:r>
              <w:t>transporting large animals/livestock</w:t>
            </w:r>
          </w:p>
          <w:p w14:paraId="6D44C4DF" w14:textId="31ABAAE9" w:rsidR="008B2E64" w:rsidRPr="00845A35" w:rsidRDefault="00BA3625" w:rsidP="0092171C">
            <w:pPr>
              <w:pStyle w:val="SIBulletList1"/>
              <w:rPr>
                <w:rFonts w:eastAsia="Calibri"/>
              </w:rPr>
            </w:pPr>
            <w:r w:rsidRPr="00BA3625">
              <w:t>responsibilities under current health and safety</w:t>
            </w:r>
            <w:r>
              <w:t xml:space="preserve"> and</w:t>
            </w:r>
            <w:r w:rsidRPr="00BA3625">
              <w:t xml:space="preserve"> animal welfare </w:t>
            </w:r>
            <w:r>
              <w:t>regulations</w:t>
            </w:r>
            <w:r w:rsidRPr="00BA3625">
              <w:t xml:space="preserve">, codes and </w:t>
            </w:r>
            <w:r>
              <w:t>organisational policies and procedures relevant to moving large animals</w:t>
            </w:r>
            <w:r w:rsidR="0092171C"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3CC407CE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E72B21">
            <w:pPr>
              <w:pStyle w:val="SIBulletList1"/>
            </w:pPr>
            <w:r w:rsidRPr="004F4BC0">
              <w:t>physical conditions:</w:t>
            </w:r>
          </w:p>
          <w:p w14:paraId="6D0CBB57" w14:textId="2134DF71" w:rsidR="00E72B21" w:rsidRPr="00E72B21" w:rsidRDefault="007635DF" w:rsidP="00E72B21">
            <w:pPr>
              <w:pStyle w:val="SIBulletList2"/>
            </w:pPr>
            <w:r w:rsidRPr="007635DF">
              <w:lastRenderedPageBreak/>
              <w:t xml:space="preserve">skills must be demonstrated in a workplace setting or an environment that accurately represents workplace conditions or an incident scene </w:t>
            </w:r>
            <w:r w:rsidR="00824EE1" w:rsidRPr="00824EE1">
              <w:t>–</w:t>
            </w:r>
            <w:r w:rsidRPr="007635DF">
              <w:t xml:space="preserve"> this includes the use of simulations and scenarios where assessment would be unsafe</w:t>
            </w:r>
            <w:r w:rsidR="0040355D">
              <w:t>,</w:t>
            </w:r>
            <w:r w:rsidRPr="007635DF">
              <w:t xml:space="preserve"> impractical</w:t>
            </w:r>
            <w:r w:rsidR="0040355D">
              <w:t xml:space="preserve"> or unethical</w:t>
            </w:r>
            <w:r w:rsidR="00E72B21" w:rsidRPr="00E72B21">
              <w:t xml:space="preserve"> </w:t>
            </w:r>
          </w:p>
          <w:p w14:paraId="777EF97D" w14:textId="62EBE8F3" w:rsidR="005F61A1" w:rsidRDefault="005F61A1" w:rsidP="00E72B21">
            <w:pPr>
              <w:pStyle w:val="SIBulletList1"/>
            </w:pPr>
            <w:r>
              <w:t>resources</w:t>
            </w:r>
            <w:r w:rsidR="00FE4D31">
              <w:t>, equipment and materials</w:t>
            </w:r>
            <w:r>
              <w:t>:</w:t>
            </w:r>
          </w:p>
          <w:p w14:paraId="0C12CDA7" w14:textId="161C9E27" w:rsidR="00366A68" w:rsidRDefault="0009582F" w:rsidP="00E72B21">
            <w:pPr>
              <w:pStyle w:val="SIBulletList2"/>
            </w:pPr>
            <w:r>
              <w:t>large</w:t>
            </w:r>
            <w:r w:rsidR="00FE4D31">
              <w:t xml:space="preserve"> </w:t>
            </w:r>
            <w:r w:rsidR="00FE4D31" w:rsidRPr="00FE4D31">
              <w:t xml:space="preserve">animals </w:t>
            </w:r>
            <w:r w:rsidR="00FE4D31">
              <w:t>(</w:t>
            </w:r>
            <w:r>
              <w:t>live</w:t>
            </w:r>
            <w:r w:rsidR="00FE4D31">
              <w:t>)</w:t>
            </w:r>
            <w:r>
              <w:t xml:space="preserve"> </w:t>
            </w:r>
            <w:r w:rsidR="00FE4D31">
              <w:t>for planned activities suitable for the skill and experience of the individual</w:t>
            </w:r>
          </w:p>
          <w:p w14:paraId="5D362C6A" w14:textId="1976195E" w:rsidR="005F61A1" w:rsidRDefault="00FE4D31" w:rsidP="00E72B21">
            <w:pPr>
              <w:pStyle w:val="SIBulletList2"/>
            </w:pPr>
            <w:r w:rsidRPr="00FE4D31">
              <w:t xml:space="preserve">incident scene </w:t>
            </w:r>
            <w:r w:rsidR="00E72B21">
              <w:t>scenarios</w:t>
            </w:r>
            <w:r w:rsidR="00E72B21" w:rsidRPr="00FE4D31">
              <w:t xml:space="preserve"> </w:t>
            </w:r>
            <w:r w:rsidRPr="00FE4D31">
              <w:t>involving large animals to address the performance evidence requirements</w:t>
            </w:r>
          </w:p>
          <w:p w14:paraId="2132B535" w14:textId="476C2C72" w:rsidR="005F61A1" w:rsidRDefault="000D32FC" w:rsidP="00D41340">
            <w:pPr>
              <w:pStyle w:val="SIBulletList1"/>
            </w:pPr>
            <w:r>
              <w:t>relationships:</w:t>
            </w:r>
          </w:p>
          <w:p w14:paraId="20D1A9C0" w14:textId="77777777" w:rsidR="000D32FC" w:rsidRDefault="000D32FC" w:rsidP="00D41340">
            <w:pPr>
              <w:pStyle w:val="SIBulletList2"/>
            </w:pPr>
            <w:r>
              <w:t>team members.</w:t>
            </w:r>
          </w:p>
          <w:p w14:paraId="46260CC0" w14:textId="77777777" w:rsidR="000D32FC" w:rsidRPr="004F4BC0" w:rsidRDefault="000D32FC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3A97C936" w:rsidR="00F1480E" w:rsidRPr="000754EC" w:rsidRDefault="00824EE1" w:rsidP="000754EC">
            <w:pPr>
              <w:pStyle w:val="SIText"/>
            </w:pPr>
            <w:r w:rsidRPr="00824EE1">
              <w:t xml:space="preserve">Companion Volumes, including Implementation Guides, are available at </w:t>
            </w:r>
            <w:proofErr w:type="spellStart"/>
            <w:r w:rsidRPr="00824EE1">
              <w:t>VETNet</w:t>
            </w:r>
            <w:proofErr w:type="spellEnd"/>
            <w:r w:rsidRPr="00824EE1">
              <w:t xml:space="preserve">: </w:t>
            </w:r>
            <w:hyperlink r:id="rId12" w:history="1">
              <w:r w:rsidRPr="00824EE1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A2054" w14:textId="77777777" w:rsidR="001C4A3C" w:rsidRDefault="001C4A3C" w:rsidP="00BF3F0A">
      <w:r>
        <w:separator/>
      </w:r>
    </w:p>
    <w:p w14:paraId="23C7062B" w14:textId="77777777" w:rsidR="001C4A3C" w:rsidRDefault="001C4A3C"/>
  </w:endnote>
  <w:endnote w:type="continuationSeparator" w:id="0">
    <w:p w14:paraId="49B05231" w14:textId="77777777" w:rsidR="001C4A3C" w:rsidRDefault="001C4A3C" w:rsidP="00BF3F0A">
      <w:r>
        <w:continuationSeparator/>
      </w:r>
    </w:p>
    <w:p w14:paraId="0C4E09CE" w14:textId="77777777" w:rsidR="001C4A3C" w:rsidRDefault="001C4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627BD" w14:textId="77777777" w:rsidR="00614DFC" w:rsidRDefault="00614D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4DEE8116" w:rsidR="000D4992" w:rsidRPr="000754EC" w:rsidRDefault="000D4992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E67BDF">
          <w:rPr>
            <w:noProof/>
          </w:rPr>
          <w:t>5</w:t>
        </w:r>
        <w:r w:rsidRPr="000754EC">
          <w:fldChar w:fldCharType="end"/>
        </w:r>
      </w:p>
      <w:p w14:paraId="1F38AAB3" w14:textId="77777777" w:rsidR="000D4992" w:rsidRDefault="000D4992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0D4992" w:rsidRDefault="000D499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36B7A" w14:textId="77777777" w:rsidR="00614DFC" w:rsidRDefault="00614D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BB523" w14:textId="77777777" w:rsidR="001C4A3C" w:rsidRDefault="001C4A3C" w:rsidP="00BF3F0A">
      <w:r>
        <w:separator/>
      </w:r>
    </w:p>
    <w:p w14:paraId="0380C4CE" w14:textId="77777777" w:rsidR="001C4A3C" w:rsidRDefault="001C4A3C"/>
  </w:footnote>
  <w:footnote w:type="continuationSeparator" w:id="0">
    <w:p w14:paraId="7B5E9FA6" w14:textId="77777777" w:rsidR="001C4A3C" w:rsidRDefault="001C4A3C" w:rsidP="00BF3F0A">
      <w:r>
        <w:continuationSeparator/>
      </w:r>
    </w:p>
    <w:p w14:paraId="781FA334" w14:textId="77777777" w:rsidR="001C4A3C" w:rsidRDefault="001C4A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B21A3" w14:textId="77777777" w:rsidR="00614DFC" w:rsidRDefault="00614D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241F160B" w:rsidR="000D4992" w:rsidRPr="00B21BA9" w:rsidRDefault="000D4992" w:rsidP="00B21BA9">
    <w:r w:rsidRPr="00B21BA9">
      <w:rPr>
        <w:lang w:eastAsia="en-US"/>
      </w:rPr>
      <w:t>ACM</w:t>
    </w:r>
    <w:r>
      <w:t>AIM</w:t>
    </w:r>
    <w:r w:rsidR="00614DFC">
      <w:t>303</w:t>
    </w:r>
    <w:r w:rsidRPr="00B21BA9">
      <w:rPr>
        <w:lang w:eastAsia="en-US"/>
      </w:rPr>
      <w:t xml:space="preserve"> </w:t>
    </w:r>
    <w:r w:rsidRPr="006F7BF9">
      <w:t xml:space="preserve">Move large animals to </w:t>
    </w:r>
    <w:r>
      <w:t>new locations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56025" w14:textId="77777777" w:rsidR="00614DFC" w:rsidRDefault="00614D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0C8154C"/>
    <w:multiLevelType w:val="multilevel"/>
    <w:tmpl w:val="6BC497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20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9"/>
  </w:num>
  <w:num w:numId="10">
    <w:abstractNumId w:val="15"/>
  </w:num>
  <w:num w:numId="11">
    <w:abstractNumId w:val="18"/>
  </w:num>
  <w:num w:numId="12">
    <w:abstractNumId w:val="16"/>
  </w:num>
  <w:num w:numId="13">
    <w:abstractNumId w:val="22"/>
  </w:num>
  <w:num w:numId="14">
    <w:abstractNumId w:val="4"/>
  </w:num>
  <w:num w:numId="15">
    <w:abstractNumId w:val="5"/>
  </w:num>
  <w:num w:numId="16">
    <w:abstractNumId w:val="23"/>
  </w:num>
  <w:num w:numId="17">
    <w:abstractNumId w:val="21"/>
  </w:num>
  <w:num w:numId="18">
    <w:abstractNumId w:val="14"/>
  </w:num>
  <w:num w:numId="19">
    <w:abstractNumId w:val="7"/>
  </w:num>
  <w:num w:numId="20">
    <w:abstractNumId w:val="12"/>
  </w:num>
  <w:num w:numId="21">
    <w:abstractNumId w:val="11"/>
  </w:num>
  <w:num w:numId="22">
    <w:abstractNumId w:val="24"/>
  </w:num>
  <w:num w:numId="23">
    <w:abstractNumId w:val="13"/>
  </w:num>
  <w:num w:numId="24">
    <w:abstractNumId w:val="1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06ECD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75AE"/>
    <w:rsid w:val="00041E59"/>
    <w:rsid w:val="00052A77"/>
    <w:rsid w:val="00064BFE"/>
    <w:rsid w:val="00070B3E"/>
    <w:rsid w:val="00071F95"/>
    <w:rsid w:val="000737BB"/>
    <w:rsid w:val="00074E47"/>
    <w:rsid w:val="000754EC"/>
    <w:rsid w:val="000801D5"/>
    <w:rsid w:val="0009093B"/>
    <w:rsid w:val="0009582F"/>
    <w:rsid w:val="000A4F1B"/>
    <w:rsid w:val="000A5441"/>
    <w:rsid w:val="000B65F0"/>
    <w:rsid w:val="000C149A"/>
    <w:rsid w:val="000C224E"/>
    <w:rsid w:val="000C7B45"/>
    <w:rsid w:val="000D32FC"/>
    <w:rsid w:val="000D4992"/>
    <w:rsid w:val="000E04CC"/>
    <w:rsid w:val="000E25E6"/>
    <w:rsid w:val="000E2C86"/>
    <w:rsid w:val="000E334D"/>
    <w:rsid w:val="000F29F2"/>
    <w:rsid w:val="00101659"/>
    <w:rsid w:val="00105AEA"/>
    <w:rsid w:val="001078BF"/>
    <w:rsid w:val="00133957"/>
    <w:rsid w:val="001372F6"/>
    <w:rsid w:val="00144385"/>
    <w:rsid w:val="0014504E"/>
    <w:rsid w:val="00146EEC"/>
    <w:rsid w:val="00151D55"/>
    <w:rsid w:val="00151D93"/>
    <w:rsid w:val="00156EF3"/>
    <w:rsid w:val="00160C82"/>
    <w:rsid w:val="001611EF"/>
    <w:rsid w:val="00176E4F"/>
    <w:rsid w:val="0018546B"/>
    <w:rsid w:val="001854CC"/>
    <w:rsid w:val="001A6A3E"/>
    <w:rsid w:val="001A7B6D"/>
    <w:rsid w:val="001B34D5"/>
    <w:rsid w:val="001B513A"/>
    <w:rsid w:val="001C0A75"/>
    <w:rsid w:val="001C1306"/>
    <w:rsid w:val="001C2529"/>
    <w:rsid w:val="001C4390"/>
    <w:rsid w:val="001C4A3C"/>
    <w:rsid w:val="001D30EB"/>
    <w:rsid w:val="001D5C1B"/>
    <w:rsid w:val="001D7F5B"/>
    <w:rsid w:val="001E0849"/>
    <w:rsid w:val="001E16BC"/>
    <w:rsid w:val="001E16DF"/>
    <w:rsid w:val="001E3620"/>
    <w:rsid w:val="001F2BA5"/>
    <w:rsid w:val="001F308D"/>
    <w:rsid w:val="001F713E"/>
    <w:rsid w:val="001F7B4F"/>
    <w:rsid w:val="00201A7C"/>
    <w:rsid w:val="00207141"/>
    <w:rsid w:val="0021210E"/>
    <w:rsid w:val="0021414D"/>
    <w:rsid w:val="00223124"/>
    <w:rsid w:val="002259C8"/>
    <w:rsid w:val="00233143"/>
    <w:rsid w:val="00234444"/>
    <w:rsid w:val="00242293"/>
    <w:rsid w:val="00244EA7"/>
    <w:rsid w:val="00262FC3"/>
    <w:rsid w:val="0026394F"/>
    <w:rsid w:val="00267AF6"/>
    <w:rsid w:val="002732F7"/>
    <w:rsid w:val="00276DB8"/>
    <w:rsid w:val="00282664"/>
    <w:rsid w:val="00285FB8"/>
    <w:rsid w:val="002970C3"/>
    <w:rsid w:val="002A48F0"/>
    <w:rsid w:val="002A4CD3"/>
    <w:rsid w:val="002A6CC4"/>
    <w:rsid w:val="002C55E9"/>
    <w:rsid w:val="002D0C8B"/>
    <w:rsid w:val="002D330A"/>
    <w:rsid w:val="002D3CBA"/>
    <w:rsid w:val="002E170C"/>
    <w:rsid w:val="002E193E"/>
    <w:rsid w:val="002F4BEC"/>
    <w:rsid w:val="00303D2F"/>
    <w:rsid w:val="00305EFF"/>
    <w:rsid w:val="0030663E"/>
    <w:rsid w:val="00310A6A"/>
    <w:rsid w:val="003144E6"/>
    <w:rsid w:val="00321E06"/>
    <w:rsid w:val="003245AB"/>
    <w:rsid w:val="00327DF1"/>
    <w:rsid w:val="00331338"/>
    <w:rsid w:val="00335A5E"/>
    <w:rsid w:val="00337E82"/>
    <w:rsid w:val="00344709"/>
    <w:rsid w:val="00346FDC"/>
    <w:rsid w:val="003508F1"/>
    <w:rsid w:val="00350BB1"/>
    <w:rsid w:val="00352C83"/>
    <w:rsid w:val="00366805"/>
    <w:rsid w:val="00366A68"/>
    <w:rsid w:val="00366DBE"/>
    <w:rsid w:val="0037067D"/>
    <w:rsid w:val="00373436"/>
    <w:rsid w:val="0038735B"/>
    <w:rsid w:val="003916D1"/>
    <w:rsid w:val="00393FFC"/>
    <w:rsid w:val="003A1521"/>
    <w:rsid w:val="003A21F0"/>
    <w:rsid w:val="003A277F"/>
    <w:rsid w:val="003A58BA"/>
    <w:rsid w:val="003A5AE7"/>
    <w:rsid w:val="003A5B5D"/>
    <w:rsid w:val="003A7221"/>
    <w:rsid w:val="003B3493"/>
    <w:rsid w:val="003B61B3"/>
    <w:rsid w:val="003C13AE"/>
    <w:rsid w:val="003D125B"/>
    <w:rsid w:val="003D2E73"/>
    <w:rsid w:val="003E38C0"/>
    <w:rsid w:val="003E72B6"/>
    <w:rsid w:val="003E7BBE"/>
    <w:rsid w:val="003F4019"/>
    <w:rsid w:val="0040355D"/>
    <w:rsid w:val="004127E3"/>
    <w:rsid w:val="00414A14"/>
    <w:rsid w:val="0043212E"/>
    <w:rsid w:val="00434366"/>
    <w:rsid w:val="00434ECE"/>
    <w:rsid w:val="004439D6"/>
    <w:rsid w:val="00444423"/>
    <w:rsid w:val="00452F3E"/>
    <w:rsid w:val="004640AE"/>
    <w:rsid w:val="004679E3"/>
    <w:rsid w:val="00475172"/>
    <w:rsid w:val="004758B0"/>
    <w:rsid w:val="0047759D"/>
    <w:rsid w:val="004832D2"/>
    <w:rsid w:val="00485559"/>
    <w:rsid w:val="004A142B"/>
    <w:rsid w:val="004A3860"/>
    <w:rsid w:val="004A44E8"/>
    <w:rsid w:val="004A581D"/>
    <w:rsid w:val="004A7706"/>
    <w:rsid w:val="004A77E3"/>
    <w:rsid w:val="004B062B"/>
    <w:rsid w:val="004B29B7"/>
    <w:rsid w:val="004B7A28"/>
    <w:rsid w:val="004C2244"/>
    <w:rsid w:val="004C79A1"/>
    <w:rsid w:val="004D0D5F"/>
    <w:rsid w:val="004D1569"/>
    <w:rsid w:val="004D2BAB"/>
    <w:rsid w:val="004D3E01"/>
    <w:rsid w:val="004D44B1"/>
    <w:rsid w:val="004D505E"/>
    <w:rsid w:val="004E0460"/>
    <w:rsid w:val="004E1579"/>
    <w:rsid w:val="004E5FAE"/>
    <w:rsid w:val="004E6245"/>
    <w:rsid w:val="004E6741"/>
    <w:rsid w:val="004E7094"/>
    <w:rsid w:val="004F4BC0"/>
    <w:rsid w:val="004F5DC7"/>
    <w:rsid w:val="004F73B6"/>
    <w:rsid w:val="004F78DA"/>
    <w:rsid w:val="005014BE"/>
    <w:rsid w:val="005071AE"/>
    <w:rsid w:val="0051042A"/>
    <w:rsid w:val="00513043"/>
    <w:rsid w:val="00516F53"/>
    <w:rsid w:val="00520E9A"/>
    <w:rsid w:val="005248C1"/>
    <w:rsid w:val="00526134"/>
    <w:rsid w:val="005405B2"/>
    <w:rsid w:val="005427C8"/>
    <w:rsid w:val="00543C0F"/>
    <w:rsid w:val="005446D1"/>
    <w:rsid w:val="00556C4C"/>
    <w:rsid w:val="00557369"/>
    <w:rsid w:val="00564ADD"/>
    <w:rsid w:val="005679F0"/>
    <w:rsid w:val="005708EB"/>
    <w:rsid w:val="00575BC6"/>
    <w:rsid w:val="00583210"/>
    <w:rsid w:val="00583902"/>
    <w:rsid w:val="00596F32"/>
    <w:rsid w:val="005A1D70"/>
    <w:rsid w:val="005A22FE"/>
    <w:rsid w:val="005A3AA5"/>
    <w:rsid w:val="005A6C9C"/>
    <w:rsid w:val="005A74DC"/>
    <w:rsid w:val="005B2096"/>
    <w:rsid w:val="005B321D"/>
    <w:rsid w:val="005B5146"/>
    <w:rsid w:val="005C1958"/>
    <w:rsid w:val="005D0A6C"/>
    <w:rsid w:val="005D1AFD"/>
    <w:rsid w:val="005E51E6"/>
    <w:rsid w:val="005F027A"/>
    <w:rsid w:val="005F33CC"/>
    <w:rsid w:val="005F61A1"/>
    <w:rsid w:val="005F771F"/>
    <w:rsid w:val="00600B57"/>
    <w:rsid w:val="00603F82"/>
    <w:rsid w:val="0061136A"/>
    <w:rsid w:val="006121D4"/>
    <w:rsid w:val="00613B49"/>
    <w:rsid w:val="00614DFC"/>
    <w:rsid w:val="00616845"/>
    <w:rsid w:val="00620E8E"/>
    <w:rsid w:val="006212EF"/>
    <w:rsid w:val="00630B20"/>
    <w:rsid w:val="00633CFE"/>
    <w:rsid w:val="00634FCA"/>
    <w:rsid w:val="00643D1B"/>
    <w:rsid w:val="006452B8"/>
    <w:rsid w:val="00646778"/>
    <w:rsid w:val="00652E62"/>
    <w:rsid w:val="00652F4E"/>
    <w:rsid w:val="00666D63"/>
    <w:rsid w:val="006735EE"/>
    <w:rsid w:val="00675FF7"/>
    <w:rsid w:val="0067793E"/>
    <w:rsid w:val="00686A49"/>
    <w:rsid w:val="00687B62"/>
    <w:rsid w:val="00690C44"/>
    <w:rsid w:val="006969D9"/>
    <w:rsid w:val="006A2B68"/>
    <w:rsid w:val="006C2F32"/>
    <w:rsid w:val="006C3A96"/>
    <w:rsid w:val="006C3BE1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6F7BF9"/>
    <w:rsid w:val="00700315"/>
    <w:rsid w:val="007048CC"/>
    <w:rsid w:val="00705EEC"/>
    <w:rsid w:val="00706929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3448D"/>
    <w:rsid w:val="007404E9"/>
    <w:rsid w:val="007444CF"/>
    <w:rsid w:val="00752C75"/>
    <w:rsid w:val="007541EB"/>
    <w:rsid w:val="00754620"/>
    <w:rsid w:val="00757005"/>
    <w:rsid w:val="00761DBE"/>
    <w:rsid w:val="007635DF"/>
    <w:rsid w:val="0076523B"/>
    <w:rsid w:val="007711C1"/>
    <w:rsid w:val="00771B60"/>
    <w:rsid w:val="00781D77"/>
    <w:rsid w:val="00783549"/>
    <w:rsid w:val="007860B7"/>
    <w:rsid w:val="00786DC8"/>
    <w:rsid w:val="007909C4"/>
    <w:rsid w:val="00791489"/>
    <w:rsid w:val="007A300D"/>
    <w:rsid w:val="007D48FF"/>
    <w:rsid w:val="007D5A78"/>
    <w:rsid w:val="007E0928"/>
    <w:rsid w:val="007E3BD1"/>
    <w:rsid w:val="007E756F"/>
    <w:rsid w:val="007F1563"/>
    <w:rsid w:val="007F1EB2"/>
    <w:rsid w:val="007F44DB"/>
    <w:rsid w:val="007F5A8B"/>
    <w:rsid w:val="008164D6"/>
    <w:rsid w:val="00817D51"/>
    <w:rsid w:val="00823530"/>
    <w:rsid w:val="00823FF4"/>
    <w:rsid w:val="00824EE1"/>
    <w:rsid w:val="00830267"/>
    <w:rsid w:val="0083040E"/>
    <w:rsid w:val="008306E7"/>
    <w:rsid w:val="008322BE"/>
    <w:rsid w:val="00834BC8"/>
    <w:rsid w:val="00837FD6"/>
    <w:rsid w:val="00841EC4"/>
    <w:rsid w:val="00842198"/>
    <w:rsid w:val="00845A35"/>
    <w:rsid w:val="00847B60"/>
    <w:rsid w:val="00850243"/>
    <w:rsid w:val="00851BE5"/>
    <w:rsid w:val="008545EB"/>
    <w:rsid w:val="00865011"/>
    <w:rsid w:val="00866E99"/>
    <w:rsid w:val="00867397"/>
    <w:rsid w:val="00870588"/>
    <w:rsid w:val="00886790"/>
    <w:rsid w:val="008908DE"/>
    <w:rsid w:val="00896134"/>
    <w:rsid w:val="008A12ED"/>
    <w:rsid w:val="008A39D3"/>
    <w:rsid w:val="008B2C77"/>
    <w:rsid w:val="008B2E64"/>
    <w:rsid w:val="008B4AD2"/>
    <w:rsid w:val="008B7138"/>
    <w:rsid w:val="008D3089"/>
    <w:rsid w:val="008D5882"/>
    <w:rsid w:val="008D737C"/>
    <w:rsid w:val="008E14D2"/>
    <w:rsid w:val="008E260C"/>
    <w:rsid w:val="008E39BE"/>
    <w:rsid w:val="008E4760"/>
    <w:rsid w:val="008E62EC"/>
    <w:rsid w:val="008F32F6"/>
    <w:rsid w:val="0090741F"/>
    <w:rsid w:val="009163A0"/>
    <w:rsid w:val="00916CD7"/>
    <w:rsid w:val="00920927"/>
    <w:rsid w:val="0092171C"/>
    <w:rsid w:val="00921B38"/>
    <w:rsid w:val="00923720"/>
    <w:rsid w:val="009278C9"/>
    <w:rsid w:val="00932CD7"/>
    <w:rsid w:val="00944C09"/>
    <w:rsid w:val="00951D97"/>
    <w:rsid w:val="009527CB"/>
    <w:rsid w:val="00953835"/>
    <w:rsid w:val="00960F6C"/>
    <w:rsid w:val="0097026D"/>
    <w:rsid w:val="00970747"/>
    <w:rsid w:val="00982B97"/>
    <w:rsid w:val="00982FEA"/>
    <w:rsid w:val="00990362"/>
    <w:rsid w:val="00997BFC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D15E2"/>
    <w:rsid w:val="009D15FE"/>
    <w:rsid w:val="009D5D2C"/>
    <w:rsid w:val="009D739E"/>
    <w:rsid w:val="009F0DCC"/>
    <w:rsid w:val="009F11CA"/>
    <w:rsid w:val="009F4E55"/>
    <w:rsid w:val="00A024AC"/>
    <w:rsid w:val="00A04493"/>
    <w:rsid w:val="00A05F47"/>
    <w:rsid w:val="00A0695B"/>
    <w:rsid w:val="00A11576"/>
    <w:rsid w:val="00A13052"/>
    <w:rsid w:val="00A2130F"/>
    <w:rsid w:val="00A216A8"/>
    <w:rsid w:val="00A223A6"/>
    <w:rsid w:val="00A3639E"/>
    <w:rsid w:val="00A4640E"/>
    <w:rsid w:val="00A5092E"/>
    <w:rsid w:val="00A535F3"/>
    <w:rsid w:val="00A554D6"/>
    <w:rsid w:val="00A56E14"/>
    <w:rsid w:val="00A64042"/>
    <w:rsid w:val="00A6476B"/>
    <w:rsid w:val="00A70B19"/>
    <w:rsid w:val="00A76C6C"/>
    <w:rsid w:val="00A827B1"/>
    <w:rsid w:val="00A851F3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AF600C"/>
    <w:rsid w:val="00B049C4"/>
    <w:rsid w:val="00B0712C"/>
    <w:rsid w:val="00B12013"/>
    <w:rsid w:val="00B21BA9"/>
    <w:rsid w:val="00B22C67"/>
    <w:rsid w:val="00B3423B"/>
    <w:rsid w:val="00B3508F"/>
    <w:rsid w:val="00B443EE"/>
    <w:rsid w:val="00B560C8"/>
    <w:rsid w:val="00B61150"/>
    <w:rsid w:val="00B65BC7"/>
    <w:rsid w:val="00B66E5C"/>
    <w:rsid w:val="00B746B9"/>
    <w:rsid w:val="00B747F1"/>
    <w:rsid w:val="00B848D4"/>
    <w:rsid w:val="00B865B7"/>
    <w:rsid w:val="00B86EDD"/>
    <w:rsid w:val="00BA03CE"/>
    <w:rsid w:val="00BA1CB1"/>
    <w:rsid w:val="00BA3625"/>
    <w:rsid w:val="00BA4178"/>
    <w:rsid w:val="00BA482D"/>
    <w:rsid w:val="00BB1755"/>
    <w:rsid w:val="00BB2207"/>
    <w:rsid w:val="00BB23F4"/>
    <w:rsid w:val="00BC5075"/>
    <w:rsid w:val="00BC5419"/>
    <w:rsid w:val="00BD3B0F"/>
    <w:rsid w:val="00BF0C52"/>
    <w:rsid w:val="00BF1D4C"/>
    <w:rsid w:val="00BF3F0A"/>
    <w:rsid w:val="00C143C3"/>
    <w:rsid w:val="00C15F70"/>
    <w:rsid w:val="00C1739B"/>
    <w:rsid w:val="00C21ADE"/>
    <w:rsid w:val="00C22237"/>
    <w:rsid w:val="00C24E81"/>
    <w:rsid w:val="00C26067"/>
    <w:rsid w:val="00C30A29"/>
    <w:rsid w:val="00C317DC"/>
    <w:rsid w:val="00C33A59"/>
    <w:rsid w:val="00C40043"/>
    <w:rsid w:val="00C42DC0"/>
    <w:rsid w:val="00C578E9"/>
    <w:rsid w:val="00C63683"/>
    <w:rsid w:val="00C70626"/>
    <w:rsid w:val="00C7135D"/>
    <w:rsid w:val="00C72860"/>
    <w:rsid w:val="00C73582"/>
    <w:rsid w:val="00C73B90"/>
    <w:rsid w:val="00C742EC"/>
    <w:rsid w:val="00C871B5"/>
    <w:rsid w:val="00C96AF3"/>
    <w:rsid w:val="00C97CCC"/>
    <w:rsid w:val="00CA0274"/>
    <w:rsid w:val="00CA6E3B"/>
    <w:rsid w:val="00CB746F"/>
    <w:rsid w:val="00CB74B0"/>
    <w:rsid w:val="00CC0DD6"/>
    <w:rsid w:val="00CC2D20"/>
    <w:rsid w:val="00CC451E"/>
    <w:rsid w:val="00CC611F"/>
    <w:rsid w:val="00CD4E9D"/>
    <w:rsid w:val="00CD4F4D"/>
    <w:rsid w:val="00CD761C"/>
    <w:rsid w:val="00CE1895"/>
    <w:rsid w:val="00CE4AF5"/>
    <w:rsid w:val="00CE6505"/>
    <w:rsid w:val="00CE7D19"/>
    <w:rsid w:val="00CF0CF5"/>
    <w:rsid w:val="00CF2B3E"/>
    <w:rsid w:val="00CF795F"/>
    <w:rsid w:val="00D0201F"/>
    <w:rsid w:val="00D03685"/>
    <w:rsid w:val="00D05C46"/>
    <w:rsid w:val="00D06021"/>
    <w:rsid w:val="00D07D4E"/>
    <w:rsid w:val="00D115AA"/>
    <w:rsid w:val="00D145BE"/>
    <w:rsid w:val="00D2035A"/>
    <w:rsid w:val="00D20C57"/>
    <w:rsid w:val="00D248B0"/>
    <w:rsid w:val="00D24A2E"/>
    <w:rsid w:val="00D25D16"/>
    <w:rsid w:val="00D32124"/>
    <w:rsid w:val="00D32770"/>
    <w:rsid w:val="00D346E6"/>
    <w:rsid w:val="00D41340"/>
    <w:rsid w:val="00D45900"/>
    <w:rsid w:val="00D459F2"/>
    <w:rsid w:val="00D54C76"/>
    <w:rsid w:val="00D6621E"/>
    <w:rsid w:val="00D71E43"/>
    <w:rsid w:val="00D727F3"/>
    <w:rsid w:val="00D73695"/>
    <w:rsid w:val="00D74C91"/>
    <w:rsid w:val="00D77E29"/>
    <w:rsid w:val="00D810DE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3B5"/>
    <w:rsid w:val="00DC1D69"/>
    <w:rsid w:val="00DC5A3A"/>
    <w:rsid w:val="00DD0726"/>
    <w:rsid w:val="00DD6740"/>
    <w:rsid w:val="00E03CDF"/>
    <w:rsid w:val="00E06372"/>
    <w:rsid w:val="00E204E2"/>
    <w:rsid w:val="00E222CA"/>
    <w:rsid w:val="00E238E6"/>
    <w:rsid w:val="00E30F3F"/>
    <w:rsid w:val="00E33CBD"/>
    <w:rsid w:val="00E35064"/>
    <w:rsid w:val="00E3681D"/>
    <w:rsid w:val="00E40225"/>
    <w:rsid w:val="00E45B6E"/>
    <w:rsid w:val="00E47B30"/>
    <w:rsid w:val="00E501F0"/>
    <w:rsid w:val="00E6166D"/>
    <w:rsid w:val="00E665FB"/>
    <w:rsid w:val="00E67BDF"/>
    <w:rsid w:val="00E72B21"/>
    <w:rsid w:val="00E76BD2"/>
    <w:rsid w:val="00E918B8"/>
    <w:rsid w:val="00E91BFF"/>
    <w:rsid w:val="00E92933"/>
    <w:rsid w:val="00E92F24"/>
    <w:rsid w:val="00E94FAD"/>
    <w:rsid w:val="00E9535F"/>
    <w:rsid w:val="00E97725"/>
    <w:rsid w:val="00EA0523"/>
    <w:rsid w:val="00EB0AA4"/>
    <w:rsid w:val="00EB27E5"/>
    <w:rsid w:val="00EB5C88"/>
    <w:rsid w:val="00EC0469"/>
    <w:rsid w:val="00EC6F35"/>
    <w:rsid w:val="00EE63D4"/>
    <w:rsid w:val="00EF01F8"/>
    <w:rsid w:val="00EF40EF"/>
    <w:rsid w:val="00EF47FE"/>
    <w:rsid w:val="00F069BD"/>
    <w:rsid w:val="00F1480E"/>
    <w:rsid w:val="00F1497D"/>
    <w:rsid w:val="00F16AAC"/>
    <w:rsid w:val="00F21AF4"/>
    <w:rsid w:val="00F3306A"/>
    <w:rsid w:val="00F33FF2"/>
    <w:rsid w:val="00F438FC"/>
    <w:rsid w:val="00F53D25"/>
    <w:rsid w:val="00F5616F"/>
    <w:rsid w:val="00F56451"/>
    <w:rsid w:val="00F56827"/>
    <w:rsid w:val="00F5786D"/>
    <w:rsid w:val="00F62866"/>
    <w:rsid w:val="00F65EF0"/>
    <w:rsid w:val="00F71651"/>
    <w:rsid w:val="00F76191"/>
    <w:rsid w:val="00F76CC6"/>
    <w:rsid w:val="00F82FC3"/>
    <w:rsid w:val="00F83D7C"/>
    <w:rsid w:val="00F84AD6"/>
    <w:rsid w:val="00FB232E"/>
    <w:rsid w:val="00FC6808"/>
    <w:rsid w:val="00FC7AA5"/>
    <w:rsid w:val="00FD557D"/>
    <w:rsid w:val="00FE0282"/>
    <w:rsid w:val="00FE124D"/>
    <w:rsid w:val="00FE4D31"/>
    <w:rsid w:val="00FE6B52"/>
    <w:rsid w:val="00FE792C"/>
    <w:rsid w:val="00FF29A3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646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3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47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3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267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53D8C-B4E9-4A52-8868-7B5898D6B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FA1C01-A7BA-4125-99D2-6DC979E7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16</TotalTime>
  <Pages>5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Manager/>
  <Company>AgriFood Skills Australia</Company>
  <LinksUpToDate>false</LinksUpToDate>
  <CharactersWithSpaces>8820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Lucinda O'Brien</dc:creator>
  <cp:keywords/>
  <dc:description/>
  <cp:lastModifiedBy>Lucinda O'Brien</cp:lastModifiedBy>
  <cp:revision>9</cp:revision>
  <cp:lastPrinted>2016-05-27T05:21:00Z</cp:lastPrinted>
  <dcterms:created xsi:type="dcterms:W3CDTF">2019-04-17T02:42:00Z</dcterms:created>
  <dcterms:modified xsi:type="dcterms:W3CDTF">2019-06-26T23:11:00Z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i4>1400</vt:i4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4608">
    <vt:lpwstr>964</vt:lpwstr>
  </property>
  <property fmtid="{D5CDD505-2E9C-101B-9397-08002B2CF9AE}" pid="25" name="AuthorIds_UIVersion_5632">
    <vt:lpwstr>964</vt:lpwstr>
  </property>
</Properties>
</file>